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3AD4F" w14:textId="77777777" w:rsidR="00FB5801" w:rsidRPr="001A70A3" w:rsidRDefault="00FB5801" w:rsidP="00FB5801">
      <w:pPr>
        <w:jc w:val="both"/>
        <w:rPr>
          <w:lang w:val="hr-HR"/>
        </w:rPr>
      </w:pPr>
      <w:r w:rsidRPr="001A70A3">
        <w:rPr>
          <w:lang w:val="hr-HR"/>
        </w:rPr>
        <w:tab/>
      </w:r>
      <w:r w:rsidR="00550BA3" w:rsidRPr="001A70A3">
        <w:rPr>
          <w:lang w:val="hr-HR"/>
        </w:rPr>
        <w:tab/>
      </w:r>
      <w:r w:rsidR="00550BA3" w:rsidRPr="001A70A3">
        <w:rPr>
          <w:lang w:val="hr-HR"/>
        </w:rPr>
        <w:tab/>
      </w:r>
      <w:r w:rsidR="00550BA3" w:rsidRPr="001A70A3">
        <w:rPr>
          <w:lang w:val="hr-HR"/>
        </w:rPr>
        <w:tab/>
      </w:r>
      <w:r w:rsidR="00550BA3" w:rsidRPr="001A70A3">
        <w:rPr>
          <w:lang w:val="hr-HR"/>
        </w:rPr>
        <w:tab/>
      </w:r>
      <w:r w:rsidR="00550BA3" w:rsidRPr="001A70A3">
        <w:rPr>
          <w:lang w:val="hr-HR"/>
        </w:rPr>
        <w:tab/>
      </w:r>
      <w:r w:rsidR="00550BA3" w:rsidRPr="001A70A3">
        <w:rPr>
          <w:lang w:val="hr-HR"/>
        </w:rPr>
        <w:tab/>
      </w:r>
      <w:r w:rsidR="00550BA3" w:rsidRPr="001A70A3">
        <w:rPr>
          <w:lang w:val="hr-HR"/>
        </w:rPr>
        <w:tab/>
      </w:r>
      <w:r w:rsidR="00550BA3" w:rsidRPr="001A70A3">
        <w:rPr>
          <w:lang w:val="hr-HR"/>
        </w:rPr>
        <w:tab/>
      </w:r>
    </w:p>
    <w:bookmarkStart w:id="0" w:name="_MON_1489931436"/>
    <w:bookmarkEnd w:id="0"/>
    <w:p w14:paraId="65EC7C59" w14:textId="77777777" w:rsidR="002E2D9A" w:rsidRPr="0004307D" w:rsidRDefault="002E2D9A" w:rsidP="00E96E4B">
      <w:r w:rsidRPr="0004307D">
        <w:object w:dxaOrig="3477" w:dyaOrig="2766" w14:anchorId="39D91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38pt" o:ole="">
            <v:imagedata r:id="rId9" o:title=""/>
          </v:shape>
          <o:OLEObject Type="Embed" ProgID="Word.Document.8" ShapeID="_x0000_i1025" DrawAspect="Content" ObjectID="_1827393162" r:id="rId10">
            <o:FieldCodes>\s</o:FieldCodes>
          </o:OLEObject>
        </w:object>
      </w:r>
      <w:r w:rsidR="00E96E4B">
        <w:t xml:space="preserve">                                                 </w:t>
      </w:r>
      <w:r>
        <w:t>Posl. br. Ovr-579/2019-</w:t>
      </w:r>
      <w:r w:rsidR="00D245EF">
        <w:t>280</w:t>
      </w:r>
    </w:p>
    <w:p w14:paraId="3C6B5B91" w14:textId="77777777" w:rsidR="006579AD" w:rsidRDefault="002E2D9A" w:rsidP="006579AD">
      <w:pPr>
        <w:jc w:val="both"/>
      </w:pPr>
      <w:r w:rsidRPr="0004307D">
        <w:tab/>
      </w:r>
      <w:r w:rsidRPr="0004307D">
        <w:tab/>
      </w:r>
      <w:r w:rsidRPr="0004307D">
        <w:tab/>
      </w:r>
      <w:r w:rsidRPr="0004307D">
        <w:tab/>
      </w:r>
      <w:r w:rsidRPr="0004307D">
        <w:tab/>
      </w:r>
      <w:r w:rsidRPr="0004307D">
        <w:tab/>
      </w:r>
      <w:r w:rsidRPr="0004307D">
        <w:tab/>
      </w:r>
      <w:r w:rsidRPr="0004307D">
        <w:tab/>
      </w:r>
      <w:r w:rsidRPr="0004307D">
        <w:tab/>
      </w:r>
    </w:p>
    <w:p w14:paraId="7DA49F77" w14:textId="77777777" w:rsidR="002E2D9A" w:rsidRPr="0004307D" w:rsidRDefault="006579AD" w:rsidP="006579AD">
      <w:pPr>
        <w:jc w:val="both"/>
      </w:pPr>
      <w:r>
        <w:t xml:space="preserve">                                                </w:t>
      </w:r>
      <w:r w:rsidR="002E2D9A" w:rsidRPr="0004307D">
        <w:t xml:space="preserve">R E P U B L I K A   H R V A T S K A </w:t>
      </w:r>
    </w:p>
    <w:p w14:paraId="2F86979C" w14:textId="77777777" w:rsidR="002E2D9A" w:rsidRPr="0004307D" w:rsidRDefault="002E2D9A" w:rsidP="002E2D9A">
      <w:pPr>
        <w:jc w:val="center"/>
      </w:pPr>
    </w:p>
    <w:p w14:paraId="59730D6B" w14:textId="77777777" w:rsidR="002E2D9A" w:rsidRPr="0004307D" w:rsidRDefault="002E2D9A" w:rsidP="002E2D9A">
      <w:pPr>
        <w:jc w:val="center"/>
      </w:pPr>
      <w:r>
        <w:t xml:space="preserve">R J E Š E N J E </w:t>
      </w:r>
    </w:p>
    <w:p w14:paraId="2DD6A23B" w14:textId="77777777" w:rsidR="002E2D9A" w:rsidRPr="0004307D" w:rsidRDefault="002E2D9A" w:rsidP="002E2D9A">
      <w:pPr>
        <w:jc w:val="both"/>
      </w:pPr>
    </w:p>
    <w:p w14:paraId="1E1A7B8A" w14:textId="77777777" w:rsidR="002E2D9A" w:rsidRPr="0004307D" w:rsidRDefault="002E2D9A" w:rsidP="002E2D9A">
      <w:pPr>
        <w:jc w:val="both"/>
      </w:pPr>
      <w:r w:rsidRPr="0004307D">
        <w:tab/>
      </w:r>
      <w:r w:rsidRPr="0004307D">
        <w:tab/>
        <w:t xml:space="preserve"> </w:t>
      </w:r>
    </w:p>
    <w:p w14:paraId="79022942" w14:textId="77777777" w:rsidR="001059A1" w:rsidRDefault="001059A1" w:rsidP="001059A1">
      <w:pPr>
        <w:tabs>
          <w:tab w:val="left" w:pos="709"/>
        </w:tabs>
        <w:jc w:val="both"/>
      </w:pPr>
      <w:r>
        <w:tab/>
        <w:t>Općinski sud u Pazinu, Stalna služba u Poreču – Parenzo, po sucu toga suda Vlatki Markuš, kao sucu pojedincu u ovršnoj stvari ovrhovoditelja</w:t>
      </w:r>
      <w:r w:rsidRPr="00B8657C">
        <w:t xml:space="preserve">: </w:t>
      </w:r>
      <w:r w:rsidRPr="0004307D">
        <w:t xml:space="preserve">1. </w:t>
      </w:r>
      <w:r w:rsidRPr="0004307D">
        <w:rPr>
          <w:bCs/>
        </w:rPr>
        <w:t>ADDIKO BANK d.d.</w:t>
      </w:r>
      <w:r>
        <w:rPr>
          <w:bCs/>
        </w:rPr>
        <w:t>, OIB: 14036333877, Zagreb</w:t>
      </w:r>
      <w:r w:rsidRPr="0004307D">
        <w:rPr>
          <w:bCs/>
        </w:rPr>
        <w:t>, Slavonska avenija 6, 2. AB GRADNJA d.o.o.</w:t>
      </w:r>
      <w:r>
        <w:rPr>
          <w:bCs/>
        </w:rPr>
        <w:t>, OIB: 80739623528, Karlovac</w:t>
      </w:r>
      <w:r w:rsidRPr="0004307D">
        <w:rPr>
          <w:bCs/>
        </w:rPr>
        <w:t>, Dr. Vlatka Mačeka 26/a, zastupanog po punomoćnicima Krešimiru Pugelu i dr., odvjetnicima iz Rijeke, 3. MACUKA d.o.o.</w:t>
      </w:r>
      <w:r>
        <w:rPr>
          <w:bCs/>
        </w:rPr>
        <w:t>, OIB: 00645636377, Sveti Petar</w:t>
      </w:r>
      <w:r w:rsidRPr="0004307D">
        <w:rPr>
          <w:bCs/>
        </w:rPr>
        <w:t xml:space="preserve"> u Šumi, Videti 121/F, zastupanog po punomoćniku Goranu Okmaci, odvjetniku iz Pazina, 4. CASSA DI RISPARMIO DELLA REPUBBLICA DI SAN MARINO S.p.a.</w:t>
      </w:r>
      <w:r>
        <w:rPr>
          <w:bCs/>
        </w:rPr>
        <w:t>, OIB: 49100696810,</w:t>
      </w:r>
      <w:r w:rsidRPr="0004307D">
        <w:rPr>
          <w:bCs/>
        </w:rPr>
        <w:t xml:space="preserve"> iz San Marina, Piazzetta del Titano 2, zastupanog po punomoćnicima</w:t>
      </w:r>
      <w:r>
        <w:rPr>
          <w:bCs/>
        </w:rPr>
        <w:t xml:space="preserve"> iz</w:t>
      </w:r>
      <w:r w:rsidRPr="0004307D">
        <w:rPr>
          <w:bCs/>
        </w:rPr>
        <w:t xml:space="preserve"> Odvjetničkog društva Hanžeković i partneri d.o.</w:t>
      </w:r>
      <w:r>
        <w:rPr>
          <w:bCs/>
        </w:rPr>
        <w:t>o. Zagreb, 5. DRAGANA VIDOVIĆA i</w:t>
      </w:r>
      <w:r w:rsidRPr="0004307D">
        <w:rPr>
          <w:bCs/>
        </w:rPr>
        <w:t xml:space="preserve"> SUZANE VIDOVIĆ, oboje iz Kanade, 5907 Coach Hill Rd. T3H 1E3 Calgary Alberta, zastupanih po punomoćnici Veri Miloš, odvjetnici iz Pule, 6. REPUBLIKE HRVATSKE,</w:t>
      </w:r>
      <w:r>
        <w:rPr>
          <w:bCs/>
        </w:rPr>
        <w:t xml:space="preserve"> OIB: 18683136487,</w:t>
      </w:r>
      <w:r w:rsidRPr="0004307D">
        <w:rPr>
          <w:bCs/>
        </w:rPr>
        <w:t xml:space="preserve"> zastupane po ODO u Pazin</w:t>
      </w:r>
      <w:r>
        <w:rPr>
          <w:bCs/>
        </w:rPr>
        <w:t>u, 7. OTP banke d.d., OIB: 52508873833, Split, Domovinskog rata 61, zastupane</w:t>
      </w:r>
      <w:r w:rsidRPr="0004307D">
        <w:rPr>
          <w:bCs/>
        </w:rPr>
        <w:t xml:space="preserve"> po punomoćnicima  Goranu Veljoviću i dr., odvjetnicima iz Pule, 8. Suvlasnika stambene zgrade TIMCO, Poreč, M. Vlašića 26, 9.</w:t>
      </w:r>
      <w:r w:rsidRPr="0004307D">
        <w:t xml:space="preserve"> </w:t>
      </w:r>
      <w:r w:rsidRPr="0004307D">
        <w:rPr>
          <w:bCs/>
        </w:rPr>
        <w:t>H –ABDUCO d.o.o.</w:t>
      </w:r>
      <w:r>
        <w:rPr>
          <w:bCs/>
        </w:rPr>
        <w:t>, OIB: 13667298928</w:t>
      </w:r>
      <w:r w:rsidRPr="0004307D">
        <w:rPr>
          <w:bCs/>
        </w:rPr>
        <w:t>,</w:t>
      </w:r>
      <w:r w:rsidRPr="0004307D">
        <w:t xml:space="preserve"> </w:t>
      </w:r>
      <w:r>
        <w:rPr>
          <w:bCs/>
        </w:rPr>
        <w:t>Zagreb</w:t>
      </w:r>
      <w:r w:rsidRPr="0004307D">
        <w:rPr>
          <w:bCs/>
        </w:rPr>
        <w:t>, Slavonska avenija 6a i 10. BANKA KOVANICA d.d.,</w:t>
      </w:r>
      <w:r>
        <w:rPr>
          <w:bCs/>
        </w:rPr>
        <w:t xml:space="preserve"> OIB: 33039197637, Varaždin, Petra Preradovića 29,</w:t>
      </w:r>
      <w:r w:rsidRPr="0004307D">
        <w:rPr>
          <w:bCs/>
        </w:rPr>
        <w:t xml:space="preserve"> zastupanog po punomoćnicima Odvjetničkog društva Hanžeković i partneri d.o.o., Zagreb, protiv ovršenika: 1. TIM 90 d.d. „u stečaju“</w:t>
      </w:r>
      <w:r>
        <w:rPr>
          <w:bCs/>
        </w:rPr>
        <w:t>, OIB: 63062784520, Poreč</w:t>
      </w:r>
      <w:r w:rsidRPr="0004307D">
        <w:rPr>
          <w:bCs/>
        </w:rPr>
        <w:t>, Vukovarska 19, zastupanog po stečajnoj upraviteljici Vlasti Majstorović iz Pule</w:t>
      </w:r>
      <w:r>
        <w:rPr>
          <w:bCs/>
        </w:rPr>
        <w:t>,</w:t>
      </w:r>
      <w:r w:rsidRPr="0004307D">
        <w:rPr>
          <w:bCs/>
        </w:rPr>
        <w:t xml:space="preserve">  2. ŽELIMIRA ŠTEFANOVIĆA</w:t>
      </w:r>
      <w:r>
        <w:rPr>
          <w:bCs/>
        </w:rPr>
        <w:t>, OIB: 03381668067,</w:t>
      </w:r>
      <w:r w:rsidRPr="0004307D">
        <w:rPr>
          <w:bCs/>
        </w:rPr>
        <w:t xml:space="preserve"> iz Vrbovca,</w:t>
      </w:r>
      <w:r>
        <w:rPr>
          <w:bCs/>
        </w:rPr>
        <w:t xml:space="preserve"> Ulica 7. svibnja 18,</w:t>
      </w:r>
      <w:r w:rsidRPr="0004307D">
        <w:rPr>
          <w:bCs/>
        </w:rPr>
        <w:t xml:space="preserve"> zastupanog po punomoćnici Andreji Kušec Kovačević, odvjetnici iz Vrbovca</w:t>
      </w:r>
      <w:r>
        <w:rPr>
          <w:bCs/>
        </w:rPr>
        <w:t xml:space="preserve"> i 3. ANTONETE MJEDE KOKOT, OIB: 68675060136 iz Zagreba, Čret 83E</w:t>
      </w:r>
      <w:r w:rsidRPr="0004307D">
        <w:rPr>
          <w:bCs/>
        </w:rPr>
        <w:t xml:space="preserve">, </w:t>
      </w:r>
      <w:r w:rsidR="00D245EF">
        <w:rPr>
          <w:bCs/>
        </w:rPr>
        <w:t>zastupane po punomoćniku Vlatku Bukovcu, odvjetniku u OD Penezić i partneri d.o.o. Zagreb,</w:t>
      </w:r>
      <w:r w:rsidR="00D245EF">
        <w:t xml:space="preserve"> </w:t>
      </w:r>
      <w:r>
        <w:t>radi ovrh</w:t>
      </w:r>
      <w:r w:rsidR="00C90C17">
        <w:t>e, odlučujući o prigovoru trećih osoba Ane Ćuma, OIB: 72117999015 iz Poreča, Eufrazijeva 49 i Anje Mihajlović, OIB: 02734098920 iz Poreča, Eufrazijeva 2 obje zastupane po punomoćnici Ljiljani Sinanović odvjetnici u Poreču</w:t>
      </w:r>
      <w:r>
        <w:t xml:space="preserve">, dana </w:t>
      </w:r>
      <w:r w:rsidR="00D245EF">
        <w:t>30. kolovoza</w:t>
      </w:r>
      <w:r>
        <w:t xml:space="preserve"> 2019. </w:t>
      </w:r>
    </w:p>
    <w:p w14:paraId="62F5B7CB" w14:textId="77777777" w:rsidR="00FE206B" w:rsidRPr="001A70A3" w:rsidRDefault="00FE206B" w:rsidP="00202BAB">
      <w:pPr>
        <w:rPr>
          <w:lang w:val="hr-HR"/>
        </w:rPr>
      </w:pPr>
    </w:p>
    <w:p w14:paraId="0798D977" w14:textId="77777777" w:rsidR="00FB5801" w:rsidRPr="001A70A3" w:rsidRDefault="00FB5801" w:rsidP="00FB5801">
      <w:pPr>
        <w:jc w:val="center"/>
        <w:rPr>
          <w:lang w:val="hr-HR"/>
        </w:rPr>
      </w:pPr>
      <w:r w:rsidRPr="001A70A3">
        <w:rPr>
          <w:lang w:val="hr-HR"/>
        </w:rPr>
        <w:t>r i j e š i o    j e</w:t>
      </w:r>
    </w:p>
    <w:p w14:paraId="0DDB613B" w14:textId="77777777" w:rsidR="00FB5801" w:rsidRPr="001A70A3" w:rsidRDefault="00FB5801" w:rsidP="00FB5801">
      <w:pPr>
        <w:jc w:val="center"/>
        <w:rPr>
          <w:lang w:val="hr-HR"/>
        </w:rPr>
      </w:pPr>
    </w:p>
    <w:p w14:paraId="342DD459" w14:textId="77777777" w:rsidR="00F33CF8" w:rsidRDefault="00FB5801" w:rsidP="00420A77">
      <w:pPr>
        <w:jc w:val="both"/>
        <w:rPr>
          <w:lang w:val="hr-HR"/>
        </w:rPr>
      </w:pPr>
      <w:r w:rsidRPr="001A70A3">
        <w:rPr>
          <w:lang w:val="hr-HR"/>
        </w:rPr>
        <w:tab/>
      </w:r>
      <w:r w:rsidR="00F33CF8">
        <w:rPr>
          <w:lang w:val="hr-HR"/>
        </w:rPr>
        <w:t xml:space="preserve">I. Proglašava se nedopuštenom ovrha određena rješenjem o ovrsi Trgovačkog suda u Rijeci od 16. lipnja 2011., posl. br. Ovr-1574/2011, rješenjem o ovrsi Trgovačkog suda u Rijeci od 16. lipnja 2011., posl. br. Ovr-1692/2011 i ovosudnim rješenjem </w:t>
      </w:r>
      <w:r w:rsidR="00AB1F9A">
        <w:rPr>
          <w:lang w:val="hr-HR"/>
        </w:rPr>
        <w:t xml:space="preserve">o ovrsi </w:t>
      </w:r>
      <w:r w:rsidR="00F33CF8">
        <w:rPr>
          <w:lang w:val="hr-HR"/>
        </w:rPr>
        <w:t xml:space="preserve">od 11. siječnja 2012., </w:t>
      </w:r>
      <w:r w:rsidR="00F33CF8">
        <w:rPr>
          <w:lang w:val="hr-HR"/>
        </w:rPr>
        <w:lastRenderedPageBreak/>
        <w:t xml:space="preserve">posl.br. Ovr-1676/2011., </w:t>
      </w:r>
      <w:r w:rsidR="00AB1F9A">
        <w:rPr>
          <w:lang w:val="hr-HR"/>
        </w:rPr>
        <w:t xml:space="preserve">na nekretnini upisanoj u z.k.ul.br. 1533 k.o. Poreč i to k.č.br. 169 kuća sa 113 m2, </w:t>
      </w:r>
      <w:r w:rsidR="00F33CF8">
        <w:rPr>
          <w:lang w:val="hr-HR"/>
        </w:rPr>
        <w:t>te se ukidaju sve do sada provedene ovršne radnje.</w:t>
      </w:r>
    </w:p>
    <w:p w14:paraId="5D3831D9" w14:textId="77777777" w:rsidR="00AB1F9A" w:rsidRDefault="00AB1F9A" w:rsidP="00420A77">
      <w:pPr>
        <w:jc w:val="both"/>
        <w:rPr>
          <w:lang w:val="hr-HR"/>
        </w:rPr>
      </w:pPr>
    </w:p>
    <w:p w14:paraId="4FDD31AA" w14:textId="77777777" w:rsidR="00F33CF8" w:rsidRDefault="00F33CF8" w:rsidP="00420A77">
      <w:pPr>
        <w:jc w:val="both"/>
        <w:rPr>
          <w:lang w:val="hr-HR"/>
        </w:rPr>
      </w:pPr>
      <w:r>
        <w:rPr>
          <w:lang w:val="hr-HR"/>
        </w:rPr>
        <w:tab/>
        <w:t xml:space="preserve">II. Nalaže se z.k. odjelu ovoga suda brisanje zabilježbi ovrha </w:t>
      </w:r>
      <w:r w:rsidR="00AB1F9A">
        <w:rPr>
          <w:lang w:val="hr-HR"/>
        </w:rPr>
        <w:t>određenih rješenjem o ovrsi Trgovačkog suda u Rijeci od 16. lipnja 2011., posl. br. Ovr-1574/2011, rješenjem o ovrsi Trgovačkog suda u Rijeci od 16. lipnja 2011., posl. br. Ovr-1692/2011 i ovosudnim rješenjem o ovrsi od 11. siječnja 2012., posl.br. Ovr-1676/2011</w:t>
      </w:r>
      <w:r w:rsidR="00AB1F9A" w:rsidRPr="00AB1F9A">
        <w:rPr>
          <w:lang w:val="hr-HR"/>
        </w:rPr>
        <w:t xml:space="preserve"> </w:t>
      </w:r>
      <w:r w:rsidR="00AB1F9A">
        <w:rPr>
          <w:lang w:val="hr-HR"/>
        </w:rPr>
        <w:t>na nekretnini upisanoj u z.k.ul.br. 1533 k.o. Poreč i to k.č.br. 169 kuća sa 113 m2.</w:t>
      </w:r>
    </w:p>
    <w:p w14:paraId="73C72CCF" w14:textId="77777777" w:rsidR="00106BB7" w:rsidRDefault="00106BB7" w:rsidP="00420A77">
      <w:pPr>
        <w:jc w:val="both"/>
        <w:rPr>
          <w:lang w:val="hr-HR"/>
        </w:rPr>
      </w:pPr>
    </w:p>
    <w:p w14:paraId="3B0EEA2D" w14:textId="77777777" w:rsidR="00F33CF8" w:rsidRDefault="00AB1F9A" w:rsidP="00AB1F9A">
      <w:pPr>
        <w:jc w:val="center"/>
        <w:rPr>
          <w:lang w:val="hr-HR"/>
        </w:rPr>
      </w:pPr>
      <w:r>
        <w:rPr>
          <w:lang w:val="hr-HR"/>
        </w:rPr>
        <w:t xml:space="preserve">Obrazloženje </w:t>
      </w:r>
    </w:p>
    <w:p w14:paraId="463A8641" w14:textId="77777777" w:rsidR="00AB1F9A" w:rsidRDefault="00AB1F9A" w:rsidP="00AB1F9A">
      <w:pPr>
        <w:jc w:val="center"/>
        <w:rPr>
          <w:lang w:val="hr-HR"/>
        </w:rPr>
      </w:pPr>
    </w:p>
    <w:p w14:paraId="4E3D5782" w14:textId="77777777" w:rsidR="00AB1F9A" w:rsidRDefault="00AB1F9A" w:rsidP="00AB1F9A">
      <w:pPr>
        <w:jc w:val="both"/>
        <w:rPr>
          <w:lang w:val="hr-HR"/>
        </w:rPr>
      </w:pPr>
      <w:r>
        <w:rPr>
          <w:lang w:val="hr-HR"/>
        </w:rPr>
        <w:tab/>
      </w:r>
    </w:p>
    <w:p w14:paraId="225305A6" w14:textId="77777777" w:rsidR="00F33CF8" w:rsidRDefault="00AB1F9A" w:rsidP="00420A77">
      <w:pPr>
        <w:jc w:val="both"/>
      </w:pPr>
      <w:r>
        <w:rPr>
          <w:lang w:val="hr-HR"/>
        </w:rPr>
        <w:tab/>
        <w:t xml:space="preserve">Treće osobe </w:t>
      </w:r>
      <w:r>
        <w:t>Ana Ćuma i Anja Mihajlović podnijele su prigovor u kojem tvrde da su vlasnice i posjednice nekretnina i to Ana Ćuma, stana br.3, smještenog na prvom katu zgrade, prvog ulaza, površine 33,85 m2 koji se nalazi u zgradi u Poreču, Eufrazijeva 49, sagrađenog na k.č.br. 169 k.o. Poreč, a upisan u poduložak br. 692 knjige PU za k.o. Poreč, a Anja Mihajlovć stana br.2, koji se sastoji od dvije sobe, kuhinje, kupaone, smočnice i hodnika, smještenog na prvom katu zgrade, prvog ulaza, površine 33,85 m2 koji se nalazi u zgradi u Poreču, Eufrazijeva 49, sagrađenog na k.č.br. 169 k.o. Poreč, a upisan u poduložak br. 1088 knjige PU za k.o. Poreč. Zatim navode da je predmetna nekretnina u zemljišnoj knjizi još uvijek upisana kao vlasništvo ovršenika ad1</w:t>
      </w:r>
      <w:r w:rsidR="00AD6784">
        <w:t>, ali da su one svoje pravo vlasništva nad tom nekretninom stekle prije izvršenih upisa u zk.ul.br. 1533 k.o. Poreč. Osim toga navele su</w:t>
      </w:r>
      <w:r w:rsidR="001B5CEF">
        <w:t xml:space="preserve"> da su </w:t>
      </w:r>
      <w:r w:rsidR="00AD6784">
        <w:t>u stečajnom postupku koji se vodi kod Trgovačkog suda u Pazinu nad ovršenikom ad1 dostavile obavijest o svom izlučnom pravu na predmetnoj nekretnini, a da je Odbor vjerovnika stečajnog dužnika, ovdje ovršenika ad1 prihvatio njihove zahtjeve za priznavanje izlučnog prava, slijedom ćega da su predmetne nekretnine izuzete iz stečajne mase. Radi svega navedenog predložile su da sud obustavi ovrhu na njihovim nekretninama .</w:t>
      </w:r>
    </w:p>
    <w:p w14:paraId="660C689A" w14:textId="77777777" w:rsidR="00106BB7" w:rsidRDefault="00106BB7" w:rsidP="00420A77">
      <w:pPr>
        <w:jc w:val="both"/>
      </w:pPr>
    </w:p>
    <w:p w14:paraId="0515B7BD" w14:textId="77777777" w:rsidR="003D594E" w:rsidRDefault="003D594E" w:rsidP="00420A77">
      <w:pPr>
        <w:jc w:val="both"/>
      </w:pPr>
      <w:r>
        <w:tab/>
        <w:t xml:space="preserve">Na prigovor trećih osoba očitovali su se ovrhovoditleji ad 4 i ad10. navodeći da je isti u cijelosti neosnovan. </w:t>
      </w:r>
      <w:r w:rsidR="00476F4C">
        <w:t>Navode da je iz priloženog izvatka KPU-a vidljivo da zabilježba ovrhe nije provedena iz čega da proizlazi da treće osobe nisu dokazale da se ovrha provodi na nekretninama u njihovom vlasništvu. Zatim navode da treće osobe nisu dokazale da je nekretnina na kojoj je izvršena zabilježba ovrhe u korist njih kao vorhovoditelja doista ista nekretnina za koju one (treće osobe) tvrde da je u njihovom vlasništvu. Zatim da treće osobe nisu dokazale da su svoje vlasništvo upisale prije nego što su ovrhovoditleji zabilježili ovrhe zbog čega smatraju da su te treće osobe dužbe trpijeti provedbu ovrhe i namirenje iz vrijednosti nekretnina. Predložili su da sud treće osobe uputi u parnicu radi utvrđenja ovrhe nedopuštenom.</w:t>
      </w:r>
    </w:p>
    <w:p w14:paraId="2D366E55" w14:textId="77777777" w:rsidR="00106BB7" w:rsidRDefault="00106BB7" w:rsidP="00420A77">
      <w:pPr>
        <w:jc w:val="both"/>
      </w:pPr>
    </w:p>
    <w:p w14:paraId="1C336DDA" w14:textId="77777777" w:rsidR="00476F4C" w:rsidRDefault="00476F4C" w:rsidP="00420A77">
      <w:pPr>
        <w:jc w:val="both"/>
      </w:pPr>
      <w:r>
        <w:tab/>
        <w:t xml:space="preserve">Prigovor trećih osoba je osnovan. </w:t>
      </w:r>
    </w:p>
    <w:p w14:paraId="7C09F5CB" w14:textId="77777777" w:rsidR="00106BB7" w:rsidRDefault="00106BB7" w:rsidP="00420A77">
      <w:pPr>
        <w:jc w:val="both"/>
      </w:pPr>
    </w:p>
    <w:p w14:paraId="25277664" w14:textId="77777777" w:rsidR="008308C5" w:rsidRDefault="008308C5" w:rsidP="00420A77">
      <w:pPr>
        <w:jc w:val="both"/>
        <w:rPr>
          <w:lang w:val="hr-HR"/>
        </w:rPr>
      </w:pPr>
      <w:r>
        <w:tab/>
        <w:t>Odredba čl. 55.st.1.Ovršnog zakona (NN</w:t>
      </w:r>
      <w:r>
        <w:rPr>
          <w:lang w:val="hr-HR"/>
        </w:rPr>
        <w:t xml:space="preserve"> 57/96, 29/99, 42/00, 173/03, 194/03, 151/04, 88/05, 121/05, 67/08 – u nastavku: OZ) propisuje da osoba koja tvrdi da u pogledu predmeta ovrhe ima takvo pravo koje sprječava ovrhu može podnijeti prigovor protiv ovrhe tražeći da se ovrha na tom predmetu proglasi nedopuštenom.</w:t>
      </w:r>
    </w:p>
    <w:p w14:paraId="75F5A7BA" w14:textId="77777777" w:rsidR="008308C5" w:rsidRDefault="008308C5" w:rsidP="00420A77">
      <w:pPr>
        <w:jc w:val="both"/>
        <w:rPr>
          <w:lang w:val="hr-HR"/>
        </w:rPr>
      </w:pPr>
      <w:r>
        <w:rPr>
          <w:lang w:val="hr-HR"/>
        </w:rPr>
        <w:tab/>
        <w:t xml:space="preserve">Odredba čl. 56.st.2. OZ-a propisuje da ako podnositelj prigovora dokaže njegovu opravdanost pravomoćnom presudom, javnom ili javnoovjerovljenom privatnom ispravom </w:t>
      </w:r>
      <w:r>
        <w:rPr>
          <w:lang w:val="hr-HR"/>
        </w:rPr>
        <w:lastRenderedPageBreak/>
        <w:t>ispravom, odnosno ako su činjenice na kojima se temelji prigovor općepoznate ili se mogu utvrditi na temelju pravila o zakonskim predmnjevama, sud će o prigovoru odlučiti u ovršnom postupku.</w:t>
      </w:r>
    </w:p>
    <w:p w14:paraId="6C307CC2" w14:textId="77777777" w:rsidR="00106BB7" w:rsidRDefault="00106BB7" w:rsidP="00420A77">
      <w:pPr>
        <w:jc w:val="both"/>
        <w:rPr>
          <w:lang w:val="hr-HR"/>
        </w:rPr>
      </w:pPr>
    </w:p>
    <w:p w14:paraId="1B2F17CA" w14:textId="77777777" w:rsidR="008308C5" w:rsidRDefault="008308C5" w:rsidP="00420A77">
      <w:pPr>
        <w:jc w:val="both"/>
      </w:pPr>
      <w:r>
        <w:rPr>
          <w:lang w:val="hr-HR"/>
        </w:rPr>
        <w:tab/>
      </w:r>
      <w:r w:rsidR="00166A57">
        <w:rPr>
          <w:lang w:val="hr-HR"/>
        </w:rPr>
        <w:t>Iz izvatka KPU (list 2077-2078) proizlazi da je u podulošku 692, knjiga PU Poreč na stanu broj tri</w:t>
      </w:r>
      <w:r w:rsidR="00166A57">
        <w:t>, smještenog na prvom katu zgrade, prvog ulaza, površine 33,85 m2 koji se nalazi u zgradi u Poreču, Eufrazijeva 49, sagrađenog na k.č.br. 169, kao vlasnik upisana Ana Ćuma</w:t>
      </w:r>
      <w:r w:rsidR="00166A57" w:rsidRPr="00166A57">
        <w:t xml:space="preserve"> </w:t>
      </w:r>
      <w:r w:rsidR="00166A57">
        <w:t>OIB: 72117999015, a u podulošku 1088, knjiga PU Poreč na stana br.dva, koji se sastoji od dvije sobe, kuhinje, kupaone, smočnice i hodnika, smještenog na prvom katu zgrade, prvog ulaza, površine 33,85 m2 koji se nalazi u zgradi u Poreču, Eufrazijeva 49, sagrađenog na k.č.br. 169, kao vlasnik upisana Anja Mihajlović, OIB: 02734098920.</w:t>
      </w:r>
    </w:p>
    <w:p w14:paraId="78B056DA" w14:textId="77777777" w:rsidR="006776F6" w:rsidRDefault="006776F6" w:rsidP="00420A77">
      <w:pPr>
        <w:jc w:val="both"/>
      </w:pPr>
    </w:p>
    <w:p w14:paraId="2000EB6C" w14:textId="77777777" w:rsidR="00166A57" w:rsidRDefault="00166A57" w:rsidP="00420A77">
      <w:pPr>
        <w:jc w:val="both"/>
      </w:pPr>
      <w:r>
        <w:tab/>
        <w:t xml:space="preserve">Iz zk.izvatka (list 2079) proizlazi da </w:t>
      </w:r>
      <w:r w:rsidR="00314331">
        <w:t xml:space="preserve">je </w:t>
      </w:r>
      <w:r>
        <w:t xml:space="preserve">nekretnina oznake k.č.br. 169 k.o. Poreč povezana s poduloškom 490, </w:t>
      </w:r>
      <w:r w:rsidR="00A65DC8">
        <w:t>6692 i 1088 KPU-a, a kao vlasnik je upisan ovršenik ad1.</w:t>
      </w:r>
    </w:p>
    <w:p w14:paraId="5E545C62" w14:textId="77777777" w:rsidR="006776F6" w:rsidRDefault="006776F6" w:rsidP="00420A77">
      <w:pPr>
        <w:jc w:val="both"/>
      </w:pPr>
    </w:p>
    <w:p w14:paraId="656906BF" w14:textId="77777777" w:rsidR="00314331" w:rsidRDefault="00314331" w:rsidP="00420A77">
      <w:pPr>
        <w:jc w:val="both"/>
      </w:pPr>
      <w:r>
        <w:tab/>
        <w:t>Iz povjesnog zk. izvatka nekretnina</w:t>
      </w:r>
      <w:r w:rsidR="00106BB7">
        <w:t>,</w:t>
      </w:r>
      <w:r>
        <w:t xml:space="preserve"> podulo</w:t>
      </w:r>
      <w:r w:rsidR="00106BB7">
        <w:t>žak</w:t>
      </w:r>
      <w:r>
        <w:t xml:space="preserve"> 692 knjiga PU Poreč proizlazi da je Ana Ćuma kao vlasnica upisana 20. travnja 2005, a iz povjesnog zk. izvatka nekretnina</w:t>
      </w:r>
      <w:r w:rsidR="00106BB7">
        <w:t>, poduložak</w:t>
      </w:r>
      <w:r>
        <w:t xml:space="preserve"> 1088 knjiga PU Poreč proizlazi da je Anja Mihajlović kao vlasnica upisana 21. studenog 2008.</w:t>
      </w:r>
    </w:p>
    <w:p w14:paraId="0934C3DA" w14:textId="77777777" w:rsidR="00314331" w:rsidRDefault="00314331" w:rsidP="00420A77">
      <w:pPr>
        <w:jc w:val="both"/>
      </w:pPr>
    </w:p>
    <w:p w14:paraId="484A3C57" w14:textId="77777777" w:rsidR="006776F6" w:rsidRDefault="00166A57" w:rsidP="006776F6">
      <w:pPr>
        <w:jc w:val="both"/>
      </w:pPr>
      <w:r>
        <w:tab/>
      </w:r>
      <w:r w:rsidR="006776F6">
        <w:t xml:space="preserve">Znači, treće osobe su vlasnice dijelova predmetne nekretnine, koje vlasništvo su upisale u knjigu položenih ugovora (KPU) 2005. i 2008. godine, prije negio što je na toj nekretnini u zemljišnoj knjizi zabilježena prva ovrha u korist ovrhovoditelja ad4., od 16.lipnja 2011., a u kojoj knjizi (glavnoj knjizi) za predmetnu nekretninu je bila upisana veza s podulošcima 490, 6692 i 1088 KPU-a. </w:t>
      </w:r>
    </w:p>
    <w:p w14:paraId="62F9ADA5" w14:textId="77777777" w:rsidR="00106BB7" w:rsidRDefault="00106BB7" w:rsidP="006776F6">
      <w:pPr>
        <w:jc w:val="both"/>
      </w:pPr>
    </w:p>
    <w:p w14:paraId="1F877D31" w14:textId="77777777" w:rsidR="00166A57" w:rsidRDefault="006776F6" w:rsidP="00420A77">
      <w:pPr>
        <w:jc w:val="both"/>
      </w:pPr>
      <w:r>
        <w:rPr>
          <w:lang w:val="hr-HR"/>
        </w:rPr>
        <w:tab/>
        <w:t xml:space="preserve">Znači ovršenik ad1. nije vlasnik dijelova predmetne nekretnine i to </w:t>
      </w:r>
      <w:r>
        <w:t>stana br.3, smještenog na prvom katu zgrade, prvog ulaza, površine 33,85 m2 koji se nalazi u zgradi u Poreču, Eufrazijeva 49, sagrađenog na k.č.br. 169 k.o. Poreč, a upisan u poduložak br. 692 knjige PU za k.o. Poreč i stana br.2, koji se sastoji od dvije sobe, kuhinje, kupaone, smočnice i hodnika, smještenog na prvom katu zgrade, prvog ulaza, površine 33,85 m2 koji se nalazi u zgradi u Poreču, Eufrazijeva 49, sagrađenog na k.č.br. 169 k.o. Poreč, a upisan u poduložak br. 1088 knjige PU za k.o. Poreč.</w:t>
      </w:r>
    </w:p>
    <w:p w14:paraId="2BDA8A02" w14:textId="77777777" w:rsidR="00106BB7" w:rsidRDefault="00106BB7" w:rsidP="00420A77">
      <w:pPr>
        <w:jc w:val="both"/>
      </w:pPr>
    </w:p>
    <w:p w14:paraId="79ED33F5" w14:textId="77777777" w:rsidR="008866F6" w:rsidRDefault="008866F6" w:rsidP="00420A77">
      <w:pPr>
        <w:jc w:val="both"/>
      </w:pPr>
      <w:r>
        <w:tab/>
        <w:t>Radi navedenog treće osobe su dokazale da imaju pravo koje spriječava ovrhu na dijelovima predmetne nekretnine.</w:t>
      </w:r>
    </w:p>
    <w:p w14:paraId="1BEF37EA" w14:textId="77777777" w:rsidR="00106BB7" w:rsidRDefault="00106BB7" w:rsidP="00420A77">
      <w:pPr>
        <w:jc w:val="both"/>
      </w:pPr>
    </w:p>
    <w:p w14:paraId="4340D3DD" w14:textId="77777777" w:rsidR="006776F6" w:rsidRDefault="006776F6" w:rsidP="00420A77">
      <w:pPr>
        <w:jc w:val="both"/>
      </w:pPr>
      <w:r>
        <w:tab/>
        <w:t>Nadalje, kako nije provedeno povezivanje zemljišne knj</w:t>
      </w:r>
      <w:r w:rsidR="008866F6">
        <w:t>ige i knjige položenih ugovora u kojem povezivanju bi se predmetna nekretnina upisala po posebnim dijelovima kao samostalnim cijelinama, ovrha nije moguća niti na preostalom dijelu predmetne nekretnine.</w:t>
      </w:r>
    </w:p>
    <w:p w14:paraId="290CA68B" w14:textId="77777777" w:rsidR="00106BB7" w:rsidRDefault="00106BB7" w:rsidP="00420A77">
      <w:pPr>
        <w:jc w:val="both"/>
      </w:pPr>
    </w:p>
    <w:p w14:paraId="655DF37E" w14:textId="77777777" w:rsidR="008866F6" w:rsidRDefault="008866F6" w:rsidP="00420A77">
      <w:pPr>
        <w:jc w:val="both"/>
      </w:pPr>
      <w:r>
        <w:tab/>
        <w:t>Radi navedenog valjalo je prigovor trećih osoba prihvatiti  u odnosu na cijelu nekretninu i ovrhu n</w:t>
      </w:r>
      <w:r w:rsidR="00A65DC8">
        <w:t>a</w:t>
      </w:r>
      <w:r>
        <w:t xml:space="preserve"> toj nekretnini proglasiti nedopuštenom.</w:t>
      </w:r>
    </w:p>
    <w:p w14:paraId="6053102C" w14:textId="77777777" w:rsidR="00AB1F9A" w:rsidRDefault="00AB1F9A" w:rsidP="00D4188E">
      <w:pPr>
        <w:jc w:val="center"/>
        <w:rPr>
          <w:lang w:val="hr-HR"/>
        </w:rPr>
      </w:pPr>
    </w:p>
    <w:p w14:paraId="6DA05B4C" w14:textId="77777777" w:rsidR="00FB5801" w:rsidRPr="001A70A3" w:rsidRDefault="00FB5801" w:rsidP="00D4188E">
      <w:pPr>
        <w:jc w:val="center"/>
        <w:rPr>
          <w:lang w:val="hr-HR"/>
        </w:rPr>
      </w:pPr>
      <w:r w:rsidRPr="001A70A3">
        <w:rPr>
          <w:lang w:val="hr-HR"/>
        </w:rPr>
        <w:t>U Poreču</w:t>
      </w:r>
      <w:r w:rsidR="00A47395" w:rsidRPr="001A70A3">
        <w:rPr>
          <w:lang w:val="hr-HR"/>
        </w:rPr>
        <w:t xml:space="preserve"> - Parenzo</w:t>
      </w:r>
      <w:r w:rsidRPr="001A70A3">
        <w:rPr>
          <w:lang w:val="hr-HR"/>
        </w:rPr>
        <w:t xml:space="preserve">, </w:t>
      </w:r>
      <w:r w:rsidR="00B20D1A">
        <w:rPr>
          <w:lang w:val="hr-HR"/>
        </w:rPr>
        <w:t>30. kolovoza 2019.</w:t>
      </w:r>
    </w:p>
    <w:p w14:paraId="3BDB615B" w14:textId="77777777" w:rsidR="0053040D" w:rsidRPr="001A70A3" w:rsidRDefault="0053040D" w:rsidP="008C319B">
      <w:pPr>
        <w:rPr>
          <w:lang w:val="hr-HR"/>
        </w:rPr>
      </w:pPr>
    </w:p>
    <w:p w14:paraId="6A32A584" w14:textId="77777777" w:rsidR="00FB5801" w:rsidRPr="001A70A3" w:rsidRDefault="00FB5801" w:rsidP="00FB5801">
      <w:pPr>
        <w:rPr>
          <w:lang w:val="hr-HR"/>
        </w:rPr>
      </w:pPr>
      <w:r w:rsidRPr="001A70A3">
        <w:rPr>
          <w:lang w:val="hr-HR"/>
        </w:rPr>
        <w:tab/>
      </w:r>
      <w:r w:rsidRPr="001A70A3">
        <w:rPr>
          <w:lang w:val="hr-HR"/>
        </w:rPr>
        <w:tab/>
      </w:r>
      <w:r w:rsidRPr="001A70A3">
        <w:rPr>
          <w:lang w:val="hr-HR"/>
        </w:rPr>
        <w:tab/>
      </w:r>
      <w:r w:rsidRPr="001A70A3">
        <w:rPr>
          <w:lang w:val="hr-HR"/>
        </w:rPr>
        <w:tab/>
      </w:r>
      <w:r w:rsidRPr="001A70A3">
        <w:rPr>
          <w:lang w:val="hr-HR"/>
        </w:rPr>
        <w:tab/>
      </w:r>
      <w:r w:rsidRPr="001A70A3">
        <w:rPr>
          <w:lang w:val="hr-HR"/>
        </w:rPr>
        <w:tab/>
      </w:r>
      <w:r w:rsidRPr="001A70A3">
        <w:rPr>
          <w:lang w:val="hr-HR"/>
        </w:rPr>
        <w:tab/>
      </w:r>
      <w:r w:rsidRPr="001A70A3">
        <w:rPr>
          <w:lang w:val="hr-HR"/>
        </w:rPr>
        <w:tab/>
      </w:r>
      <w:r w:rsidRPr="001A70A3">
        <w:rPr>
          <w:lang w:val="hr-HR"/>
        </w:rPr>
        <w:tab/>
      </w:r>
      <w:r w:rsidR="008D4FC2" w:rsidRPr="001A70A3">
        <w:rPr>
          <w:lang w:val="hr-HR"/>
        </w:rPr>
        <w:t xml:space="preserve">  </w:t>
      </w:r>
      <w:r w:rsidR="0087057B" w:rsidRPr="001A70A3">
        <w:rPr>
          <w:lang w:val="hr-HR"/>
        </w:rPr>
        <w:t xml:space="preserve"> </w:t>
      </w:r>
      <w:r w:rsidR="008D4FC2" w:rsidRPr="001A70A3">
        <w:rPr>
          <w:lang w:val="hr-HR"/>
        </w:rPr>
        <w:t xml:space="preserve">  </w:t>
      </w:r>
      <w:r w:rsidR="00906BF4" w:rsidRPr="001A70A3">
        <w:rPr>
          <w:lang w:val="hr-HR"/>
        </w:rPr>
        <w:t xml:space="preserve"> </w:t>
      </w:r>
      <w:r w:rsidR="00D4188E">
        <w:rPr>
          <w:lang w:val="hr-HR"/>
        </w:rPr>
        <w:t xml:space="preserve"> </w:t>
      </w:r>
      <w:r w:rsidR="00837565" w:rsidRPr="001A70A3">
        <w:rPr>
          <w:lang w:val="hr-HR"/>
        </w:rPr>
        <w:t xml:space="preserve"> </w:t>
      </w:r>
      <w:r w:rsidR="00D4188E">
        <w:rPr>
          <w:lang w:val="hr-HR"/>
        </w:rPr>
        <w:t xml:space="preserve"> </w:t>
      </w:r>
      <w:r w:rsidRPr="001A70A3">
        <w:rPr>
          <w:lang w:val="hr-HR"/>
        </w:rPr>
        <w:t>S u d a c</w:t>
      </w:r>
    </w:p>
    <w:p w14:paraId="3404A167" w14:textId="77777777" w:rsidR="0053040D" w:rsidRPr="001A70A3" w:rsidRDefault="008C319B" w:rsidP="00F866CD">
      <w:pPr>
        <w:ind w:left="4320" w:firstLine="720"/>
        <w:rPr>
          <w:lang w:val="hr-HR"/>
        </w:rPr>
      </w:pPr>
      <w:r w:rsidRPr="001A70A3">
        <w:rPr>
          <w:lang w:val="hr-HR"/>
        </w:rPr>
        <w:lastRenderedPageBreak/>
        <w:t xml:space="preserve">                  </w:t>
      </w:r>
      <w:r w:rsidR="007101A0" w:rsidRPr="001A70A3">
        <w:rPr>
          <w:lang w:val="hr-HR"/>
        </w:rPr>
        <w:t xml:space="preserve">   </w:t>
      </w:r>
      <w:r w:rsidR="0053040D" w:rsidRPr="001A70A3">
        <w:rPr>
          <w:lang w:val="hr-HR"/>
        </w:rPr>
        <w:t xml:space="preserve">    </w:t>
      </w:r>
      <w:r w:rsidR="00906BF4" w:rsidRPr="001A70A3">
        <w:rPr>
          <w:lang w:val="hr-HR"/>
        </w:rPr>
        <w:t xml:space="preserve">  </w:t>
      </w:r>
      <w:r w:rsidR="004C5299" w:rsidRPr="001A70A3">
        <w:rPr>
          <w:lang w:val="hr-HR"/>
        </w:rPr>
        <w:t xml:space="preserve"> Vlatka Markuš</w:t>
      </w:r>
    </w:p>
    <w:p w14:paraId="30B0CE33" w14:textId="77777777" w:rsidR="00DE7D98" w:rsidRDefault="00DE7D98" w:rsidP="00FB5801">
      <w:pPr>
        <w:rPr>
          <w:lang w:val="hr-HR"/>
        </w:rPr>
      </w:pPr>
    </w:p>
    <w:p w14:paraId="09E355F2" w14:textId="77777777" w:rsidR="00FB5801" w:rsidRPr="001A70A3" w:rsidRDefault="004C5299" w:rsidP="00FB5801">
      <w:pPr>
        <w:rPr>
          <w:lang w:val="hr-HR"/>
        </w:rPr>
      </w:pPr>
      <w:r w:rsidRPr="001A70A3">
        <w:rPr>
          <w:lang w:val="hr-HR"/>
        </w:rPr>
        <w:t>UPUTA</w:t>
      </w:r>
      <w:r w:rsidR="00FB5801" w:rsidRPr="001A70A3">
        <w:rPr>
          <w:lang w:val="hr-HR"/>
        </w:rPr>
        <w:t xml:space="preserve"> O PRAVNOM LIJEKU: </w:t>
      </w:r>
    </w:p>
    <w:p w14:paraId="7164C91A" w14:textId="77777777" w:rsidR="00950C4B" w:rsidRDefault="00FB5801" w:rsidP="004C5299">
      <w:pPr>
        <w:jc w:val="both"/>
        <w:rPr>
          <w:lang w:val="hr-HR"/>
        </w:rPr>
      </w:pPr>
      <w:r w:rsidRPr="001A70A3">
        <w:rPr>
          <w:lang w:val="hr-HR"/>
        </w:rPr>
        <w:t xml:space="preserve">Protiv ovog rješenja nezadovoljna stranka ima pravo žalbe u roku od 8 dana od dana primitka prijepisa istog. Žalba se podnosi u dovoljnom broju primjeraka za sud i suprotnu stranu, putem ovog suda, a o žalbi odlučuje </w:t>
      </w:r>
      <w:r w:rsidR="00E67D8B">
        <w:rPr>
          <w:lang w:val="hr-HR"/>
        </w:rPr>
        <w:t xml:space="preserve">nadležni županijski sud kao </w:t>
      </w:r>
      <w:r w:rsidRPr="001A70A3">
        <w:rPr>
          <w:lang w:val="hr-HR"/>
        </w:rPr>
        <w:t>drugostupanjski sud.</w:t>
      </w:r>
    </w:p>
    <w:p w14:paraId="4283E062" w14:textId="77777777" w:rsidR="00950C4B" w:rsidRDefault="00950C4B" w:rsidP="004C5299">
      <w:pPr>
        <w:jc w:val="both"/>
        <w:rPr>
          <w:lang w:val="hr-HR"/>
        </w:rPr>
      </w:pPr>
    </w:p>
    <w:p w14:paraId="5843E5D8" w14:textId="77777777" w:rsidR="00FB5801" w:rsidRDefault="00FB5801" w:rsidP="00FB5801">
      <w:pPr>
        <w:jc w:val="both"/>
        <w:rPr>
          <w:lang w:val="hr-HR"/>
        </w:rPr>
      </w:pPr>
      <w:r w:rsidRPr="001A70A3">
        <w:rPr>
          <w:lang w:val="hr-HR"/>
        </w:rPr>
        <w:t>D-na:</w:t>
      </w:r>
    </w:p>
    <w:p w14:paraId="3FD56BEE" w14:textId="77777777" w:rsidR="00106BB7" w:rsidRPr="001A70A3" w:rsidRDefault="00106BB7" w:rsidP="00FB5801">
      <w:pPr>
        <w:jc w:val="both"/>
        <w:rPr>
          <w:lang w:val="hr-HR"/>
        </w:rPr>
      </w:pPr>
      <w:r>
        <w:rPr>
          <w:lang w:val="hr-HR"/>
        </w:rPr>
        <w:t>- trećim osobama p.p.</w:t>
      </w:r>
      <w:r w:rsidR="00B20D1A">
        <w:rPr>
          <w:lang w:val="hr-HR"/>
        </w:rPr>
        <w:t>,</w:t>
      </w:r>
    </w:p>
    <w:p w14:paraId="799A68D7" w14:textId="77777777" w:rsidR="00205DFF" w:rsidRDefault="008C319B" w:rsidP="00FB5801">
      <w:pPr>
        <w:jc w:val="both"/>
        <w:rPr>
          <w:lang w:val="hr-HR"/>
        </w:rPr>
      </w:pPr>
      <w:r w:rsidRPr="001A70A3">
        <w:rPr>
          <w:lang w:val="hr-HR"/>
        </w:rPr>
        <w:t>- o</w:t>
      </w:r>
      <w:r w:rsidR="007101A0" w:rsidRPr="001A70A3">
        <w:rPr>
          <w:lang w:val="hr-HR"/>
        </w:rPr>
        <w:t>vrhovoditelj</w:t>
      </w:r>
      <w:r w:rsidR="00205DFF">
        <w:rPr>
          <w:lang w:val="hr-HR"/>
        </w:rPr>
        <w:t>u ad4 i ad10 p.p.</w:t>
      </w:r>
      <w:r w:rsidR="00B20D1A">
        <w:rPr>
          <w:lang w:val="hr-HR"/>
        </w:rPr>
        <w:t>,</w:t>
      </w:r>
    </w:p>
    <w:p w14:paraId="33B50913" w14:textId="77777777" w:rsidR="00205DFF" w:rsidRDefault="00205DFF" w:rsidP="00F76409">
      <w:pPr>
        <w:jc w:val="both"/>
        <w:rPr>
          <w:lang w:val="hr-HR"/>
        </w:rPr>
      </w:pPr>
      <w:r>
        <w:rPr>
          <w:lang w:val="hr-HR"/>
        </w:rPr>
        <w:t xml:space="preserve">- </w:t>
      </w:r>
      <w:r w:rsidRPr="00205DFF">
        <w:rPr>
          <w:lang w:val="hr-HR"/>
        </w:rPr>
        <w:t>ovrhovoditelj</w:t>
      </w:r>
      <w:r>
        <w:rPr>
          <w:lang w:val="hr-HR"/>
        </w:rPr>
        <w:t>ima ad5</w:t>
      </w:r>
      <w:r w:rsidRPr="00205DFF">
        <w:rPr>
          <w:lang w:val="hr-HR"/>
        </w:rPr>
        <w:t xml:space="preserve"> p.p.</w:t>
      </w:r>
      <w:r w:rsidR="00B20D1A">
        <w:rPr>
          <w:lang w:val="hr-HR"/>
        </w:rPr>
        <w:t>,</w:t>
      </w:r>
    </w:p>
    <w:p w14:paraId="4329F93D" w14:textId="77777777" w:rsidR="00F76409" w:rsidRDefault="008C319B" w:rsidP="00F76409">
      <w:pPr>
        <w:jc w:val="both"/>
        <w:rPr>
          <w:lang w:val="hr-HR"/>
        </w:rPr>
      </w:pPr>
      <w:r w:rsidRPr="001A70A3">
        <w:rPr>
          <w:lang w:val="hr-HR"/>
        </w:rPr>
        <w:t>- o</w:t>
      </w:r>
      <w:r w:rsidR="00FB5801" w:rsidRPr="001A70A3">
        <w:rPr>
          <w:lang w:val="hr-HR"/>
        </w:rPr>
        <w:t>vršeni</w:t>
      </w:r>
      <w:r w:rsidR="00205DFF">
        <w:rPr>
          <w:lang w:val="hr-HR"/>
        </w:rPr>
        <w:t>ku ad</w:t>
      </w:r>
      <w:r w:rsidR="00B20D1A">
        <w:rPr>
          <w:lang w:val="hr-HR"/>
        </w:rPr>
        <w:t>1</w:t>
      </w:r>
      <w:r w:rsidR="00205DFF">
        <w:rPr>
          <w:lang w:val="hr-HR"/>
        </w:rPr>
        <w:t xml:space="preserve"> </w:t>
      </w:r>
      <w:r w:rsidR="00B20D1A">
        <w:rPr>
          <w:lang w:val="hr-HR"/>
        </w:rPr>
        <w:t>po stečajnoj upraviteljici.</w:t>
      </w:r>
    </w:p>
    <w:p w14:paraId="3C4B831C" w14:textId="77777777" w:rsidR="00B20D1A" w:rsidRDefault="00B20D1A" w:rsidP="00F76409">
      <w:pPr>
        <w:jc w:val="both"/>
        <w:rPr>
          <w:lang w:val="hr-HR"/>
        </w:rPr>
      </w:pPr>
    </w:p>
    <w:p w14:paraId="37F19CDE" w14:textId="77777777" w:rsidR="00B20D1A" w:rsidRDefault="00B20D1A" w:rsidP="00F76409">
      <w:pPr>
        <w:jc w:val="both"/>
        <w:rPr>
          <w:lang w:val="hr-HR"/>
        </w:rPr>
      </w:pPr>
      <w:r>
        <w:rPr>
          <w:lang w:val="hr-HR"/>
        </w:rPr>
        <w:t>Po pravomoćnosti:</w:t>
      </w:r>
    </w:p>
    <w:p w14:paraId="4B1BC65E" w14:textId="77777777" w:rsidR="00B20D1A" w:rsidRPr="001A70A3" w:rsidRDefault="00B20D1A" w:rsidP="00F76409">
      <w:pPr>
        <w:jc w:val="both"/>
        <w:rPr>
          <w:lang w:val="hr-HR"/>
        </w:rPr>
      </w:pPr>
      <w:r>
        <w:rPr>
          <w:lang w:val="hr-HR"/>
        </w:rPr>
        <w:t xml:space="preserve">Zemljišnoknjižnom odjelu Poreč-Parenzo. </w:t>
      </w:r>
    </w:p>
    <w:p w14:paraId="0395D633" w14:textId="77777777" w:rsidR="00F76409" w:rsidRPr="001A70A3" w:rsidRDefault="00F76409" w:rsidP="00F76409">
      <w:pPr>
        <w:jc w:val="both"/>
        <w:rPr>
          <w:lang w:val="hr-HR"/>
        </w:rPr>
      </w:pPr>
    </w:p>
    <w:p w14:paraId="26471209" w14:textId="77777777" w:rsidR="00F866CD" w:rsidRPr="001A70A3" w:rsidRDefault="00F76409" w:rsidP="00F866CD">
      <w:pPr>
        <w:jc w:val="both"/>
      </w:pPr>
      <w:r w:rsidRPr="001A70A3">
        <w:rPr>
          <w:lang w:val="hr-HR"/>
        </w:rPr>
        <w:tab/>
      </w:r>
      <w:r w:rsidRPr="001A70A3">
        <w:rPr>
          <w:lang w:val="hr-HR"/>
        </w:rPr>
        <w:tab/>
      </w:r>
      <w:r w:rsidRPr="001A70A3">
        <w:rPr>
          <w:lang w:val="hr-HR"/>
        </w:rPr>
        <w:tab/>
      </w:r>
      <w:r w:rsidRPr="001A70A3">
        <w:rPr>
          <w:lang w:val="hr-HR"/>
        </w:rPr>
        <w:tab/>
      </w:r>
      <w:r w:rsidR="00FB5801" w:rsidRPr="001A70A3">
        <w:rPr>
          <w:lang w:val="hr-HR"/>
        </w:rPr>
        <w:tab/>
      </w:r>
      <w:r w:rsidR="00FB5801" w:rsidRPr="001A70A3">
        <w:rPr>
          <w:lang w:val="hr-HR"/>
        </w:rPr>
        <w:tab/>
      </w:r>
      <w:r w:rsidR="00FB5801" w:rsidRPr="001A70A3">
        <w:rPr>
          <w:lang w:val="hr-HR"/>
        </w:rPr>
        <w:tab/>
      </w:r>
      <w:r w:rsidR="007101A0" w:rsidRPr="001A70A3">
        <w:rPr>
          <w:lang w:val="hr-HR"/>
        </w:rPr>
        <w:t xml:space="preserve">     </w:t>
      </w:r>
      <w:r w:rsidRPr="001A70A3">
        <w:rPr>
          <w:lang w:val="hr-HR"/>
        </w:rPr>
        <w:tab/>
      </w:r>
      <w:r w:rsidRPr="001A70A3">
        <w:rPr>
          <w:lang w:val="hr-HR"/>
        </w:rPr>
        <w:tab/>
      </w:r>
    </w:p>
    <w:p w14:paraId="0F8B9CE5" w14:textId="77777777" w:rsidR="002C6006" w:rsidRDefault="00D4362F" w:rsidP="00D4362F">
      <w:pPr>
        <w:ind w:left="3600" w:firstLine="720"/>
      </w:pPr>
      <w:r>
        <w:t xml:space="preserve">S u d a c : </w:t>
      </w:r>
    </w:p>
    <w:p w14:paraId="7A0EA473" w14:textId="77777777" w:rsidR="00D4362F" w:rsidRDefault="00D4362F" w:rsidP="00D4362F">
      <w:pPr>
        <w:ind w:left="3600" w:firstLine="720"/>
      </w:pPr>
    </w:p>
    <w:p w14:paraId="1EC7D6E0" w14:textId="77777777" w:rsidR="00D4362F" w:rsidRDefault="00D4362F" w:rsidP="00D4362F">
      <w:pPr>
        <w:ind w:left="3600" w:firstLine="720"/>
      </w:pPr>
    </w:p>
    <w:p w14:paraId="738B1608" w14:textId="77777777" w:rsidR="00D4362F" w:rsidRPr="001A70A3" w:rsidRDefault="00D4362F" w:rsidP="00D4362F">
      <w:pPr>
        <w:ind w:left="3600" w:firstLine="720"/>
      </w:pPr>
    </w:p>
    <w:sectPr w:rsidR="00D4362F" w:rsidRPr="001A70A3" w:rsidSect="00E96E4B">
      <w:headerReference w:type="default" r:id="rId11"/>
      <w:pgSz w:w="12240" w:h="15840"/>
      <w:pgMar w:top="851" w:right="1440" w:bottom="1135"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CD3A0" w14:textId="77777777" w:rsidR="0057159D" w:rsidRDefault="0057159D" w:rsidP="005657D9">
      <w:r>
        <w:separator/>
      </w:r>
    </w:p>
  </w:endnote>
  <w:endnote w:type="continuationSeparator" w:id="0">
    <w:p w14:paraId="306A5106" w14:textId="77777777" w:rsidR="0057159D" w:rsidRDefault="0057159D" w:rsidP="0056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B29B4" w14:textId="77777777" w:rsidR="0057159D" w:rsidRDefault="0057159D" w:rsidP="005657D9">
      <w:r>
        <w:separator/>
      </w:r>
    </w:p>
  </w:footnote>
  <w:footnote w:type="continuationSeparator" w:id="0">
    <w:p w14:paraId="013626EE" w14:textId="77777777" w:rsidR="0057159D" w:rsidRDefault="0057159D" w:rsidP="0056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B508" w14:textId="77777777" w:rsidR="005657D9" w:rsidRDefault="005657D9">
    <w:pPr>
      <w:pStyle w:val="Header"/>
      <w:jc w:val="center"/>
    </w:pPr>
    <w:r>
      <w:fldChar w:fldCharType="begin"/>
    </w:r>
    <w:r>
      <w:instrText>PAGE   \* MERGEFORMAT</w:instrText>
    </w:r>
    <w:r>
      <w:fldChar w:fldCharType="separate"/>
    </w:r>
    <w:r w:rsidR="00366B6D" w:rsidRPr="00366B6D">
      <w:rPr>
        <w:noProof/>
        <w:lang w:val="hr-HR"/>
      </w:rPr>
      <w:t>4</w:t>
    </w:r>
    <w:r>
      <w:fldChar w:fldCharType="end"/>
    </w:r>
  </w:p>
  <w:p w14:paraId="1B68C19C" w14:textId="77777777" w:rsidR="009820C4" w:rsidRPr="0004307D" w:rsidRDefault="009820C4" w:rsidP="009820C4">
    <w:pPr>
      <w:tabs>
        <w:tab w:val="center" w:pos="4536"/>
        <w:tab w:val="right" w:pos="9072"/>
      </w:tabs>
      <w:jc w:val="right"/>
    </w:pPr>
    <w:r>
      <w:t>Posl. br. Ovr-579/2019-</w:t>
    </w:r>
    <w:r w:rsidR="00B20D1A">
      <w:t>280</w:t>
    </w:r>
  </w:p>
  <w:p w14:paraId="1CD83F03" w14:textId="77777777" w:rsidR="009820C4" w:rsidRPr="0004307D" w:rsidRDefault="009820C4" w:rsidP="009820C4">
    <w:pPr>
      <w:jc w:val="both"/>
    </w:pPr>
    <w:r w:rsidRPr="0004307D">
      <w:tab/>
    </w:r>
    <w:r w:rsidRPr="0004307D">
      <w:tab/>
    </w:r>
    <w:r w:rsidRPr="0004307D">
      <w:tab/>
    </w:r>
    <w:r w:rsidRPr="0004307D">
      <w:tab/>
    </w:r>
    <w:r w:rsidRPr="0004307D">
      <w:tab/>
    </w:r>
    <w:r w:rsidRPr="0004307D">
      <w:tab/>
    </w:r>
    <w:r w:rsidRPr="0004307D">
      <w:tab/>
    </w:r>
    <w:r w:rsidRPr="0004307D">
      <w:tab/>
    </w:r>
    <w:r w:rsidRPr="0004307D">
      <w:tab/>
      <w:t xml:space="preserve">      </w:t>
    </w:r>
  </w:p>
  <w:p w14:paraId="2EF6188D" w14:textId="77777777" w:rsidR="005657D9" w:rsidRDefault="005657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6F43"/>
    <w:multiLevelType w:val="hybridMultilevel"/>
    <w:tmpl w:val="CE10BAD4"/>
    <w:lvl w:ilvl="0" w:tplc="816EF5AE">
      <w:start w:val="1"/>
      <w:numFmt w:val="decimal"/>
      <w:lvlText w:val="%1."/>
      <w:lvlJc w:val="left"/>
      <w:pPr>
        <w:ind w:left="1069"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2028601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801"/>
    <w:rsid w:val="00014BE6"/>
    <w:rsid w:val="00015B82"/>
    <w:rsid w:val="00017CBC"/>
    <w:rsid w:val="00030029"/>
    <w:rsid w:val="0003197C"/>
    <w:rsid w:val="000367E0"/>
    <w:rsid w:val="00036DA9"/>
    <w:rsid w:val="00090749"/>
    <w:rsid w:val="00095280"/>
    <w:rsid w:val="000B2CD6"/>
    <w:rsid w:val="00100BE3"/>
    <w:rsid w:val="001059A1"/>
    <w:rsid w:val="00106BB7"/>
    <w:rsid w:val="001141F2"/>
    <w:rsid w:val="001272C8"/>
    <w:rsid w:val="001638F5"/>
    <w:rsid w:val="00166A57"/>
    <w:rsid w:val="001677ED"/>
    <w:rsid w:val="00173CCD"/>
    <w:rsid w:val="00184BC0"/>
    <w:rsid w:val="00195D6B"/>
    <w:rsid w:val="001A70A3"/>
    <w:rsid w:val="001B5CEF"/>
    <w:rsid w:val="001D0AAE"/>
    <w:rsid w:val="001D6808"/>
    <w:rsid w:val="00200F6E"/>
    <w:rsid w:val="002029A9"/>
    <w:rsid w:val="00202BAB"/>
    <w:rsid w:val="00203EAD"/>
    <w:rsid w:val="00205DFF"/>
    <w:rsid w:val="00206BBE"/>
    <w:rsid w:val="002133DD"/>
    <w:rsid w:val="00223F7A"/>
    <w:rsid w:val="002356D6"/>
    <w:rsid w:val="002501FA"/>
    <w:rsid w:val="00254BC7"/>
    <w:rsid w:val="00262481"/>
    <w:rsid w:val="002847D1"/>
    <w:rsid w:val="002A32F8"/>
    <w:rsid w:val="002C6006"/>
    <w:rsid w:val="002D6A09"/>
    <w:rsid w:val="002E2D9A"/>
    <w:rsid w:val="002F1CDA"/>
    <w:rsid w:val="002F49D7"/>
    <w:rsid w:val="00314331"/>
    <w:rsid w:val="0032453C"/>
    <w:rsid w:val="00331FF3"/>
    <w:rsid w:val="00354442"/>
    <w:rsid w:val="0035645B"/>
    <w:rsid w:val="0036149B"/>
    <w:rsid w:val="00366B6D"/>
    <w:rsid w:val="0037698A"/>
    <w:rsid w:val="00383C03"/>
    <w:rsid w:val="00393FC6"/>
    <w:rsid w:val="003A23C6"/>
    <w:rsid w:val="003B771C"/>
    <w:rsid w:val="003D122B"/>
    <w:rsid w:val="003D594E"/>
    <w:rsid w:val="003D6E0E"/>
    <w:rsid w:val="003E011E"/>
    <w:rsid w:val="003F0545"/>
    <w:rsid w:val="00401EFE"/>
    <w:rsid w:val="00403B83"/>
    <w:rsid w:val="00412887"/>
    <w:rsid w:val="00420A77"/>
    <w:rsid w:val="004357AE"/>
    <w:rsid w:val="004546A3"/>
    <w:rsid w:val="0047010F"/>
    <w:rsid w:val="004767FB"/>
    <w:rsid w:val="00476F4C"/>
    <w:rsid w:val="0048421A"/>
    <w:rsid w:val="004925D1"/>
    <w:rsid w:val="004C5299"/>
    <w:rsid w:val="004D3E68"/>
    <w:rsid w:val="00515257"/>
    <w:rsid w:val="00522E1D"/>
    <w:rsid w:val="0053040D"/>
    <w:rsid w:val="005317D2"/>
    <w:rsid w:val="00541EF6"/>
    <w:rsid w:val="005426FA"/>
    <w:rsid w:val="00550BA3"/>
    <w:rsid w:val="005516DB"/>
    <w:rsid w:val="00560ADC"/>
    <w:rsid w:val="00561185"/>
    <w:rsid w:val="005657D9"/>
    <w:rsid w:val="0057159D"/>
    <w:rsid w:val="00586644"/>
    <w:rsid w:val="005C11AE"/>
    <w:rsid w:val="005C1679"/>
    <w:rsid w:val="005D5F9E"/>
    <w:rsid w:val="005F0EF1"/>
    <w:rsid w:val="005F4296"/>
    <w:rsid w:val="00602170"/>
    <w:rsid w:val="00606539"/>
    <w:rsid w:val="00611A75"/>
    <w:rsid w:val="00613786"/>
    <w:rsid w:val="00617933"/>
    <w:rsid w:val="00623709"/>
    <w:rsid w:val="00627838"/>
    <w:rsid w:val="00631725"/>
    <w:rsid w:val="00635067"/>
    <w:rsid w:val="00635E86"/>
    <w:rsid w:val="00656839"/>
    <w:rsid w:val="006579AD"/>
    <w:rsid w:val="006776F6"/>
    <w:rsid w:val="006A6A69"/>
    <w:rsid w:val="006A6E23"/>
    <w:rsid w:val="006E7AA7"/>
    <w:rsid w:val="007101A0"/>
    <w:rsid w:val="00717BE0"/>
    <w:rsid w:val="0073467F"/>
    <w:rsid w:val="00737071"/>
    <w:rsid w:val="00744EFB"/>
    <w:rsid w:val="00747AF6"/>
    <w:rsid w:val="00761E84"/>
    <w:rsid w:val="00761FB8"/>
    <w:rsid w:val="00791DCF"/>
    <w:rsid w:val="00796C94"/>
    <w:rsid w:val="007B2F7F"/>
    <w:rsid w:val="007B6CEE"/>
    <w:rsid w:val="007B7B5D"/>
    <w:rsid w:val="007C7BF4"/>
    <w:rsid w:val="007E18EA"/>
    <w:rsid w:val="007E2CD8"/>
    <w:rsid w:val="007E38CC"/>
    <w:rsid w:val="007F3A1D"/>
    <w:rsid w:val="00820E24"/>
    <w:rsid w:val="0082727D"/>
    <w:rsid w:val="008308C5"/>
    <w:rsid w:val="00830B4D"/>
    <w:rsid w:val="00837565"/>
    <w:rsid w:val="00840AAD"/>
    <w:rsid w:val="008638E9"/>
    <w:rsid w:val="0086783F"/>
    <w:rsid w:val="0087057B"/>
    <w:rsid w:val="00876017"/>
    <w:rsid w:val="00876C1C"/>
    <w:rsid w:val="00877BDA"/>
    <w:rsid w:val="008866F6"/>
    <w:rsid w:val="008A35A4"/>
    <w:rsid w:val="008C319B"/>
    <w:rsid w:val="008C662A"/>
    <w:rsid w:val="008D4FC2"/>
    <w:rsid w:val="008E3997"/>
    <w:rsid w:val="008E4E18"/>
    <w:rsid w:val="00906BF4"/>
    <w:rsid w:val="00907B77"/>
    <w:rsid w:val="0092149C"/>
    <w:rsid w:val="00923E77"/>
    <w:rsid w:val="00935272"/>
    <w:rsid w:val="00940C8F"/>
    <w:rsid w:val="00940F29"/>
    <w:rsid w:val="00942ABB"/>
    <w:rsid w:val="00944A6C"/>
    <w:rsid w:val="00950C4B"/>
    <w:rsid w:val="00957F1B"/>
    <w:rsid w:val="009820C4"/>
    <w:rsid w:val="009A00AD"/>
    <w:rsid w:val="009A57E1"/>
    <w:rsid w:val="009A59DF"/>
    <w:rsid w:val="009B098F"/>
    <w:rsid w:val="009D6551"/>
    <w:rsid w:val="009F2A23"/>
    <w:rsid w:val="00A03186"/>
    <w:rsid w:val="00A47395"/>
    <w:rsid w:val="00A6104D"/>
    <w:rsid w:val="00A65DC8"/>
    <w:rsid w:val="00A8209F"/>
    <w:rsid w:val="00A970BB"/>
    <w:rsid w:val="00AA3AA9"/>
    <w:rsid w:val="00AA666E"/>
    <w:rsid w:val="00AB1F9A"/>
    <w:rsid w:val="00AB49FB"/>
    <w:rsid w:val="00AC4690"/>
    <w:rsid w:val="00AD2908"/>
    <w:rsid w:val="00AD6784"/>
    <w:rsid w:val="00B04A10"/>
    <w:rsid w:val="00B1399B"/>
    <w:rsid w:val="00B20D1A"/>
    <w:rsid w:val="00B24F3D"/>
    <w:rsid w:val="00B366D8"/>
    <w:rsid w:val="00B446DF"/>
    <w:rsid w:val="00B665A9"/>
    <w:rsid w:val="00B83C8D"/>
    <w:rsid w:val="00BC604A"/>
    <w:rsid w:val="00BF736F"/>
    <w:rsid w:val="00C370FF"/>
    <w:rsid w:val="00C41F32"/>
    <w:rsid w:val="00C47669"/>
    <w:rsid w:val="00C662DA"/>
    <w:rsid w:val="00C702E8"/>
    <w:rsid w:val="00C81775"/>
    <w:rsid w:val="00C83B2F"/>
    <w:rsid w:val="00C90C17"/>
    <w:rsid w:val="00CA6441"/>
    <w:rsid w:val="00CA7573"/>
    <w:rsid w:val="00CB538E"/>
    <w:rsid w:val="00CB6137"/>
    <w:rsid w:val="00CC3940"/>
    <w:rsid w:val="00CC3E95"/>
    <w:rsid w:val="00CD4B79"/>
    <w:rsid w:val="00CF0927"/>
    <w:rsid w:val="00D245EF"/>
    <w:rsid w:val="00D3210E"/>
    <w:rsid w:val="00D4188E"/>
    <w:rsid w:val="00D4362F"/>
    <w:rsid w:val="00D47161"/>
    <w:rsid w:val="00D73522"/>
    <w:rsid w:val="00D817C9"/>
    <w:rsid w:val="00D91CF0"/>
    <w:rsid w:val="00D9607F"/>
    <w:rsid w:val="00DE7D98"/>
    <w:rsid w:val="00E15E0C"/>
    <w:rsid w:val="00E2006D"/>
    <w:rsid w:val="00E20443"/>
    <w:rsid w:val="00E234BD"/>
    <w:rsid w:val="00E24AFA"/>
    <w:rsid w:val="00E25C85"/>
    <w:rsid w:val="00E379DD"/>
    <w:rsid w:val="00E415DF"/>
    <w:rsid w:val="00E67D8B"/>
    <w:rsid w:val="00E81869"/>
    <w:rsid w:val="00E868E0"/>
    <w:rsid w:val="00E90671"/>
    <w:rsid w:val="00E96E4B"/>
    <w:rsid w:val="00EC2C22"/>
    <w:rsid w:val="00EC6735"/>
    <w:rsid w:val="00EE0EC4"/>
    <w:rsid w:val="00EE4843"/>
    <w:rsid w:val="00EE7A69"/>
    <w:rsid w:val="00F16C40"/>
    <w:rsid w:val="00F25B18"/>
    <w:rsid w:val="00F33CF8"/>
    <w:rsid w:val="00F37FD8"/>
    <w:rsid w:val="00F426AD"/>
    <w:rsid w:val="00F650A5"/>
    <w:rsid w:val="00F74369"/>
    <w:rsid w:val="00F753E2"/>
    <w:rsid w:val="00F76409"/>
    <w:rsid w:val="00F8513D"/>
    <w:rsid w:val="00F866CD"/>
    <w:rsid w:val="00FA3121"/>
    <w:rsid w:val="00FB4B1E"/>
    <w:rsid w:val="00FB5801"/>
    <w:rsid w:val="00FC4F4B"/>
    <w:rsid w:val="00FC4F4C"/>
    <w:rsid w:val="00FC7491"/>
    <w:rsid w:val="00FD1282"/>
    <w:rsid w:val="00FD5271"/>
    <w:rsid w:val="00FE206B"/>
    <w:rsid w:val="00FE41D3"/>
    <w:rsid w:val="00FE5C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3B6E0"/>
  <w15:docId w15:val="{44D8E818-1F93-4FF7-A12B-1746A036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80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657D9"/>
    <w:pPr>
      <w:tabs>
        <w:tab w:val="center" w:pos="4536"/>
        <w:tab w:val="right" w:pos="9072"/>
      </w:tabs>
    </w:pPr>
  </w:style>
  <w:style w:type="character" w:customStyle="1" w:styleId="HeaderChar">
    <w:name w:val="Header Char"/>
    <w:link w:val="Header"/>
    <w:uiPriority w:val="99"/>
    <w:rsid w:val="005657D9"/>
    <w:rPr>
      <w:sz w:val="24"/>
      <w:szCs w:val="24"/>
      <w:lang w:val="en-US" w:eastAsia="en-US"/>
    </w:rPr>
  </w:style>
  <w:style w:type="paragraph" w:styleId="Footer">
    <w:name w:val="footer"/>
    <w:basedOn w:val="Normal"/>
    <w:link w:val="FooterChar"/>
    <w:rsid w:val="005657D9"/>
    <w:pPr>
      <w:tabs>
        <w:tab w:val="center" w:pos="4536"/>
        <w:tab w:val="right" w:pos="9072"/>
      </w:tabs>
    </w:pPr>
  </w:style>
  <w:style w:type="character" w:customStyle="1" w:styleId="FooterChar">
    <w:name w:val="Footer Char"/>
    <w:link w:val="Footer"/>
    <w:rsid w:val="005657D9"/>
    <w:rPr>
      <w:sz w:val="24"/>
      <w:szCs w:val="24"/>
      <w:lang w:val="en-US" w:eastAsia="en-US"/>
    </w:rPr>
  </w:style>
  <w:style w:type="paragraph" w:styleId="BalloonText">
    <w:name w:val="Balloon Text"/>
    <w:basedOn w:val="Normal"/>
    <w:link w:val="BalloonTextChar"/>
    <w:rsid w:val="00522E1D"/>
    <w:rPr>
      <w:rFonts w:ascii="Tahoma" w:hAnsi="Tahoma" w:cs="Tahoma"/>
      <w:sz w:val="16"/>
      <w:szCs w:val="16"/>
    </w:rPr>
  </w:style>
  <w:style w:type="character" w:customStyle="1" w:styleId="BalloonTextChar">
    <w:name w:val="Balloon Text Char"/>
    <w:link w:val="BalloonText"/>
    <w:rsid w:val="00522E1D"/>
    <w:rPr>
      <w:rFonts w:ascii="Tahoma" w:hAnsi="Tahoma" w:cs="Tahoma"/>
      <w:sz w:val="16"/>
      <w:szCs w:val="16"/>
      <w:lang w:val="en-US" w:eastAsia="en-US"/>
    </w:rPr>
  </w:style>
  <w:style w:type="paragraph" w:styleId="ListParagraph">
    <w:name w:val="List Paragraph"/>
    <w:basedOn w:val="Normal"/>
    <w:uiPriority w:val="34"/>
    <w:qFormat/>
    <w:rsid w:val="00331FF3"/>
    <w:pPr>
      <w:spacing w:after="160" w:line="259" w:lineRule="auto"/>
      <w:ind w:left="720"/>
      <w:contextualSpacing/>
    </w:pPr>
    <w:rPr>
      <w:rFonts w:asciiTheme="minorHAnsi" w:eastAsiaTheme="minorHAnsi" w:hAnsiTheme="minorHAnsi" w:cstheme="minorBidi"/>
      <w:sz w:val="22"/>
      <w:szCs w:val="22"/>
      <w:lang w:val="hr-HR"/>
    </w:rPr>
  </w:style>
  <w:style w:type="character" w:styleId="PlaceholderText">
    <w:name w:val="Placeholder Text"/>
    <w:basedOn w:val="DefaultParagraphFont"/>
    <w:uiPriority w:val="99"/>
    <w:semiHidden/>
    <w:rsid w:val="00366B6D"/>
    <w:rPr>
      <w:color w:val="808080"/>
      <w:bdr w:val="none" w:sz="0" w:space="0" w:color="auto"/>
      <w:shd w:val="clear" w:color="auto" w:fill="auto"/>
    </w:rPr>
  </w:style>
  <w:style w:type="character" w:customStyle="1" w:styleId="eSPISCCParagraphDefaultFont">
    <w:name w:val="eSPIS_CC_Paragraph Default Font"/>
    <w:basedOn w:val="DefaultParagraphFont"/>
    <w:rsid w:val="00366B6D"/>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366B6D"/>
    <w:rPr>
      <w:bdr w:val="none" w:sz="0" w:space="0" w:color="auto"/>
      <w:shd w:val="clear" w:color="auto" w:fill="FFFFCC"/>
      <w:lang w:val="hr-HR"/>
    </w:rPr>
  </w:style>
  <w:style w:type="character" w:customStyle="1" w:styleId="PozadinaSvijetloCrvena">
    <w:name w:val="Pozadina_SvijetloCrvena"/>
    <w:basedOn w:val="eSPISCCParagraphDefaultFont"/>
    <w:rsid w:val="00366B6D"/>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366B6D"/>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Vlatka</izvorni_sadrzaj>
    <derivirana_varijabla naziv="DomainObject.DonositeljOdluke.Ime_1">Vlatka</derivirana_varijabla>
  </DomainObject.DonositeljOdluke.Ime>
  <DomainObject.DonositeljOdluke.Prezime>
    <izvorni_sadrzaj>Markuš</izvorni_sadrzaj>
    <derivirana_varijabla naziv="DomainObject.DonositeljOdluke.Prezime_1">Markuš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296914.81</izvorni_sadrzaj>
    <derivirana_varijabla naziv="DomainObject.Predmet.InicijalnaVrijednost_1">296914.81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Ovr-579/2019</izvorni_sadrzaj>
    <derivirana_varijabla naziv="DomainObject.Predmet.OznakaBroj_1">Ovr-579/2019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90 d.d. u stečaju, POREČ; Želimir Štefanović zastupanog po punomoćniku odvj. Andreja Kušec Kovačević; Antoneta Mjeda-Kokot</izvorni_sadrzaj>
    <derivirana_varijabla naziv="DomainObject.Predmet.ProtustrankaFormated_1">  TIM 90 d.d. u stečaju, POREČ; Želimir Štefanović zastupanog po punomoćniku odvj. Andreja Kušec Kovačević; Antoneta Mjeda-Kokot</derivirana_varijabla>
  </DomainObject.Predmet.ProtustrankaFormated>
  <DomainObject.Predmet.ProtustrankaFormatedOIB>
    <izvorni_sadrzaj>  TIM 90 d.d. u stečaju, POREČ, OIB 63062784520; Želimir Štefanović, OIB 03381668067 zastupanog po punomoćniku odvj. Andreja Kušec Kovačević; Antoneta Mjeda-Kokot, OIB 68675060136</izvorni_sadrzaj>
    <derivirana_varijabla naziv="DomainObject.Predmet.ProtustrankaFormatedOIB_1">  TIM 90 d.d. u stečaju, POREČ, OIB 63062784520; Želimir Štefanović, OIB 03381668067 zastupanog po punomoćniku odvj. Andreja Kušec Kovačević; Antoneta Mjeda-Kokot, OIB 68675060136</derivirana_varijabla>
  </DomainObject.Predmet.ProtustrankaFormatedOIB>
  <DomainObject.Predmet.ProtustrankaFormatedWithAdress>
    <izvorni_sadrzaj> TIM 90 d.d. u stečaju, POREČ, Vukovarska 19, 52440 Poreč; Želimir Štefanović, 7. Svibnja 18, 10340 Vrbovec zastupanog po punomoćniku odvj. Andreja Kušec Kovačević; Antoneta Mjeda-Kokot, Čret 83e, 10000 Zagreb</izvorni_sadrzaj>
    <derivirana_varijabla naziv="DomainObject.Predmet.ProtustrankaFormatedWithAdress_1"> TIM 90 d.d. u stečaju, POREČ, Vukovarska 19, 52440 Poreč; Želimir Štefanović, 7. Svibnja 18, 10340 Vrbovec zastupanog po punomoćniku odvj. Andreja Kušec Kovačević; Antoneta Mjeda-Kokot, Čret 83e, 10000 Zagreb</derivirana_varijabla>
  </DomainObject.Predmet.ProtustrankaFormatedWithAdress>
  <DomainObject.Predmet.ProtustrankaFormatedWithAdressOIB>
    <izvorni_sadrzaj> TIM 90 d.d. u stečaju, POREČ, OIB 63062784520, Vukovarska 19, 52440 Poreč; Želimir Štefanović, OIB 03381668067, 7. Svibnja 18, 10340 Vrbovec zastupanog po punomoćniku odvj. Andreja Kušec Kovačević; Antoneta Mjeda-Kokot, OIB 68675060136, Čret 83e, 10000 Zagreb</izvorni_sadrzaj>
    <derivirana_varijabla naziv="DomainObject.Predmet.ProtustrankaFormatedWithAdressOIB_1"> TIM 90 d.d. u stečaju, POREČ, OIB 63062784520, Vukovarska 19, 52440 Poreč; Želimir Štefanović, OIB 03381668067, 7. Svibnja 18, 10340 Vrbovec zastupanog po punomoćniku odvj. Andreja Kušec Kovačević; Antoneta Mjeda-Kokot, OIB 68675060136, Čret 83e, 10000 Zagreb</derivirana_varijabla>
  </DomainObject.Predmet.ProtustrankaFormatedWithAdressOIB>
  <DomainObject.Predmet.ProtustrankaWithAdress>
    <izvorni_sadrzaj>TIM 90 d.d. u stečaju, POREČ Vukovarska 19, 52440 Poreč, Želimir Štefanović 7. Svibnja 18, 10340 Vrbovec, Antoneta Mjeda-Kokot Čret 83e, 10000 Zagreb</izvorni_sadrzaj>
    <derivirana_varijabla naziv="DomainObject.Predmet.ProtustrankaWithAdress_1">TIM 90 d.d. u stečaju, POREČ Vukovarska 19, 52440 Poreč, Želimir Štefanović 7. Svibnja 18, 10340 Vrbovec, Antoneta Mjeda-Kokot Čret 83e, 10000 Zagreb</derivirana_varijabla>
  </DomainObject.Predmet.ProtustrankaWithAdress>
  <DomainObject.Predmet.ProtustrankaWithAdressOIB>
    <izvorni_sadrzaj>TIM 90 d.d. u stečaju, POREČ, OIB 63062784520, Vukovarska 19, 52440 Poreč, Želimir Štefanović, OIB 03381668067, 7. Svibnja 18, 10340 Vrbovec, Antoneta Mjeda-Kokot, OIB 68675060136, Čret 83e, 10000 Zagreb</izvorni_sadrzaj>
    <derivirana_varijabla naziv="DomainObject.Predmet.ProtustrankaWithAdressOIB_1">TIM 90 d.d. u stečaju, POREČ, OIB 63062784520, Vukovarska 19, 52440 Poreč, Želimir Štefanović, OIB 03381668067, 7. Svibnja 18, 10340 Vrbovec, Antoneta Mjeda-Kokot, OIB 68675060136, Čret 83e, 10000 Zagreb</derivirana_varijabla>
  </DomainObject.Predmet.ProtustrankaWithAdressOIB>
  <DomainObject.Predmet.ProtustrankaNazivFormated>
    <izvorni_sadrzaj>TIM 90 d.d. u stečaju, POREČ,Želimir Štefanović,Antoneta Mjeda-Kokot</izvorni_sadrzaj>
    <derivirana_varijabla naziv="DomainObject.Predmet.ProtustrankaNazivFormated_1">TIM 90 d.d. u stečaju, POREČ,Želimir Štefanović,Antoneta Mjeda-Kokot</derivirana_varijabla>
  </DomainObject.Predmet.ProtustrankaNazivFormated>
  <DomainObject.Predmet.ProtustrankaNazivFormatedOIB>
    <izvorni_sadrzaj>TIM 90 d.d. u stečaju, POREČ, OIB 63062784520,Želimir Štefanović, OIB 03381668067,Antoneta Mjeda-Kokot, OIB 68675060136</izvorni_sadrzaj>
    <derivirana_varijabla naziv="DomainObject.Predmet.ProtustrankaNazivFormatedOIB_1">TIM 90 d.d. u stečaju, POREČ, OIB 63062784520,Želimir Štefanović, OIB 03381668067,Antoneta Mjeda-Kokot, OIB 68675060136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29</izvorni_sadrzaj>
    <derivirana_varijabla naziv="DomainObject.Predmet.Referada.Naziv_1">Referada 29</derivirana_varijabla>
  </DomainObject.Predmet.Referada.Naziv>
  <DomainObject.Predmet.Referada.Oznaka>
    <izvorni_sadrzaj>Referada 29</izvorni_sadrzaj>
    <derivirana_varijabla naziv="DomainObject.Predmet.Referada.Oznaka_1">Referada 29</derivirana_varijabla>
  </DomainObject.Predmet.Referada.Oznaka>
  <DomainObject.Predmet.Referada.Prostorija.Naziv>
    <izvorni_sadrzaj>Sudnica 4</izvorni_sadrzaj>
    <derivirana_varijabla naziv="DomainObject.Predmet.Referada.Prostorija.Naziv_1">Sudnica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Vlatka Markuš</izvorni_sadrzaj>
    <derivirana_varijabla naziv="DomainObject.Predmet.Referada.Sudac_1">Vlatka Markuš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VIDOVIĆ I SUZANA VIDOVIĆ, KANADA zastupanog po punomoćniku Odvj. Vera Miloš; MACUKA d.o.o. SVETI PETAR U ŠUMI zastupanog po punomoćniku odvj. Goran Okmaca; CASSA DI RISPARMIO DELLA REPUBBLICA DI SAN MARINO S. p. a. SAN MARINO zastupanog po punomoćniku Odvj. Marijan Hanžeković i dr.; Odvj. društvo Hanžeković &amp; partneri d.o.o.; AB GRADNJA d.o.o. KARLOVAC zastupanog po punomoćniku Odvjetničko društvo Kovačević, Koren i partneri društvo s ograničenom odgovornošću; OTP BANKA d.d. ZADAR zastupanog po punomoćniku ZOU Goran Veljović i dr.; H-ABDUCO d.o.o. ZAGREB; BANKA KOVANICA d.d. VARAŽDIN zastupanog po punomoćniku Odvj. Marijan Hanžeković i dr.; Odvj. društvo Hanžeković &amp; partneri d.o.o.; REPUBLIKA HRVATSKA; SUVLASNICI STAMBENE ZGRADE TIMCO, POREČ zastupanog po punomoćniku Odvj. Nadija Benolić; Addiko Bank dioničko društvo; Mariana Mučnjak; Ivan Milanović</izvorni_sadrzaj>
    <derivirana_varijabla naziv="DomainObject.Predmet.StrankaFormated_1">  DRAGAN VIDOVIĆ I SUZANA VIDOVIĆ, KANADA zastupanog po punomoćniku Odvj. Vera Miloš; MACUKA d.o.o. SVETI PETAR U ŠUMI zastupanog po punomoćniku odvj. Goran Okmaca; CASSA DI RISPARMIO DELLA REPUBBLICA DI SAN MARINO S. p. a. SAN MARINO zastupanog po punomoćniku Odvj. Marijan Hanžeković i dr.; Odvj. društvo Hanžeković &amp; partneri d.o.o.; AB GRADNJA d.o.o. KARLOVAC zastupanog po punomoćniku Odvjetničko društvo Kovačević, Koren i partneri društvo s ograničenom odgovornošću; OTP BANKA d.d. ZADAR zastupanog po punomoćniku ZOU Goran Veljović i dr.; H-ABDUCO d.o.o. ZAGREB; BANKA KOVANICA d.d. VARAŽDIN zastupanog po punomoćniku Odvj. Marijan Hanžeković i dr.; Odvj. društvo Hanžeković &amp; partneri d.o.o.; REPUBLIKA HRVATSKA; SUVLASNICI STAMBENE ZGRADE TIMCO, POREČ zastupanog po punomoćniku Odvj. Nadija Benolić; Addiko Bank dioničko društvo; Mariana Mučnjak; Ivan Milanović</derivirana_varijabla>
  </DomainObject.Predmet.StrankaFormated>
  <DomainObject.Predmet.StrankaFormatedOIB>
    <izvorni_sadrzaj>  DRAGAN VIDOVIĆ I SUZANA VIDOVIĆ, KANADA zastupanog po punomoćniku Odvj. Vera Miloš; MACUKA d.o.o. SVETI PETAR U ŠUMI, OIB 00645636377 zastupanog po punomoćniku odvj. Goran Okmaca; CASSA DI RISPARMIO DELLA REPUBBLICA DI SAN MARINO S. p. a. SAN MARINO zastupanog po punomoćniku Odvj. Marijan Hanžeković i dr.; Odvj. društvo Hanžeković &amp; partneri d.o.o.; AB GRADNJA d.o.o. KARLOVAC, OIB 97507855737 zastupanog po punomoćniku Odvjetničko društvo Kovačević, Koren i partneri društvo s ograničenom odgovornošću; OTP BANKA d.d. ZADAR, OIB 52508873833 zastupanog po punomoćniku ZOU Goran Veljović i dr.; H-ABDUCO d.o.o. ZAGREB, OIB 13667298928; BANKA KOVANICA d.d. VARAŽDIN, OIB 33039197637 zastupanog po punomoćniku Odvj. Marijan Hanžeković i dr.; Odvj. društvo Hanžeković &amp; partneri d.o.o.; REPUBLIKA HRVATSKA; SUVLASNICI STAMBENE ZGRADE TIMCO, POREČ zastupanog po punomoćniku Odvj. Nadija Benolić; Addiko Bank dioničko društvo, OIB 14036333877; Mariana Mučnjak; Ivan Milanović</izvorni_sadrzaj>
    <derivirana_varijabla naziv="DomainObject.Predmet.StrankaFormatedOIB_1">  DRAGAN VIDOVIĆ I SUZANA VIDOVIĆ, KANADA zastupanog po punomoćniku Odvj. Vera Miloš; MACUKA d.o.o. SVETI PETAR U ŠUMI, OIB 00645636377 zastupanog po punomoćniku odvj. Goran Okmaca; CASSA DI RISPARMIO DELLA REPUBBLICA DI SAN MARINO S. p. a. SAN MARINO zastupanog po punomoćniku Odvj. Marijan Hanžeković i dr.; Odvj. društvo Hanžeković &amp; partneri d.o.o.; AB GRADNJA d.o.o. KARLOVAC, OIB 97507855737 zastupanog po punomoćniku Odvjetničko društvo Kovačević, Koren i partneri društvo s ograničenom odgovornošću; OTP BANKA d.d. ZADAR, OIB 52508873833 zastupanog po punomoćniku ZOU Goran Veljović i dr.; H-ABDUCO d.o.o. ZAGREB, OIB 13667298928; BANKA KOVANICA d.d. VARAŽDIN, OIB 33039197637 zastupanog po punomoćniku Odvj. Marijan Hanžeković i dr.; Odvj. društvo Hanžeković &amp; partneri d.o.o.; REPUBLIKA HRVATSKA; SUVLASNICI STAMBENE ZGRADE TIMCO, POREČ zastupanog po punomoćniku Odvj. Nadija Benolić; Addiko Bank dioničko društvo, OIB 14036333877; Mariana Mučnjak; Ivan Milanović</derivirana_varijabla>
  </DomainObject.Predmet.StrankaFormatedOIB>
  <DomainObject.Predmet.StrankaFormatedWithAdress>
    <izvorni_sadrzaj> DRAGAN VIDOVIĆ I SUZANA VIDOVIĆ, KANADA, 5907 Coach Hill Rd. T3H 1E3, Calgary Alberta  zastupanog po punomoćniku Odvj. Vera Miloš; MACUKA d.o.o. SVETI PETAR U ŠUMI, Videti 121/f, 52404 Sveti Petar u Šumi zastupanog po punomoćniku odvj. Goran Okmaca; CASSA DI RISPARMIO DELLA REPUBBLICA DI SAN MARINO S. p. a. SAN MARINO, Piazzetta del Titano 2, San Marino  zastupanog po punomoćniku Odvj. Marijan Hanžeković i dr.; Odvj. društvo Hanžeković &amp; partneri d.o.o.; AB GRADNJA d.o.o. KARLOVAC, Gudovac 447, 43000 Gudovac zastupanog po punomoćniku Odvjetničko društvo Kovačević, Koren i partneri društvo s ograničenom odgovornošću; OTP BANKA d.d. ZADAR, Ulica Domovinskog rata 3, 23000 Zadar zastupanog po punomoćniku ZOU Goran Veljović i dr.; H-ABDUCO d.o.o. ZAGREB, Slavonska avenija 6A, 10000 Zagreb; BANKA KOVANICA d.d. VARAŽDIN, Petra Preradovića 29, 42000 Varaždin zastupanog po punomoćniku Odvj. Marijan Hanžeković i dr.; Odvj. društvo Hanžeković &amp; partneri d.o.o.; REPUBLIKA HRVATSKA; SUVLASNICI STAMBENE ZGRADE TIMCO, POREČ zastupanog po punomoćniku Odvj. Nadija Benolić; Addiko Bank dioničko društvo, Slavonska avenija 6, 10000 Zagreb; Mariana Mučnjak, Ljubijska 18, 10000 Zagreb; Ivan Milanović, 8. ožujka 6, 52470 Umag</izvorni_sadrzaj>
    <derivirana_varijabla naziv="DomainObject.Predmet.StrankaFormatedWithAdress_1"> DRAGAN VIDOVIĆ I SUZANA VIDOVIĆ, KANADA, 5907 Coach Hill Rd. T3H 1E3, Calgary Alberta  zastupanog po punomoćniku Odvj. Vera Miloš; MACUKA d.o.o. SVETI PETAR U ŠUMI, Videti 121/f, 52404 Sveti Petar u Šumi zastupanog po punomoćniku odvj. Goran Okmaca; CASSA DI RISPARMIO DELLA REPUBBLICA DI SAN MARINO S. p. a. SAN MARINO, Piazzetta del Titano 2, San Marino  zastupanog po punomoćniku Odvj. Marijan Hanžeković i dr.; Odvj. društvo Hanžeković &amp; partneri d.o.o.; AB GRADNJA d.o.o. KARLOVAC, Gudovac 447, 43000 Gudovac zastupanog po punomoćniku Odvjetničko društvo Kovačević, Koren i partneri društvo s ograničenom odgovornošću; OTP BANKA d.d. ZADAR, Ulica Domovinskog rata 3, 23000 Zadar zastupanog po punomoćniku ZOU Goran Veljović i dr.; H-ABDUCO d.o.o. ZAGREB, Slavonska avenija 6A, 10000 Zagreb; BANKA KOVANICA d.d. VARAŽDIN, Petra Preradovića 29, 42000 Varaždin zastupanog po punomoćniku Odvj. Marijan Hanžeković i dr.; Odvj. društvo Hanžeković &amp; partneri d.o.o.; REPUBLIKA HRVATSKA; SUVLASNICI STAMBENE ZGRADE TIMCO, POREČ zastupanog po punomoćniku Odvj. Nadija Benolić; Addiko Bank dioničko društvo, Slavonska avenija 6, 10000 Zagreb; Mariana Mučnjak, Ljubijska 18, 10000 Zagreb; Ivan Milanović, 8. ožujka 6, 52470 Umag</derivirana_varijabla>
  </DomainObject.Predmet.StrankaFormatedWithAdress>
  <DomainObject.Predmet.StrankaFormatedWithAdressOIB>
    <izvorni_sadrzaj> DRAGAN VIDOVIĆ I SUZANA VIDOVIĆ, KANADA, 5907 Coach Hill Rd. T3H 1E3, Calgary Alberta  zastupanog po punomoćniku Odvj. Vera Miloš; MACUKA d.o.o. SVETI PETAR U ŠUMI, OIB 00645636377, Videti 121/f, 52404 Sveti Petar u Šumi zastupanog po punomoćniku odvj. Goran Okmaca; CASSA DI RISPARMIO DELLA REPUBBLICA DI SAN MARINO S. p. a. SAN MARINO, Piazzetta del Titano 2, San Marino  zastupanog po punomoćniku Odvj. Marijan Hanžeković i dr.; Odvj. društvo Hanžeković &amp; partneri d.o.o.; AB GRADNJA d.o.o. KARLOVAC, OIB 97507855737, Gudovac 447, 43000 Gudovac zastupanog po punomoćniku Odvjetničko društvo Kovačević, Koren i partneri društvo s ograničenom odgovornošću; OTP BANKA d.d. ZADAR, OIB 52508873833, Ulica Domovinskog rata 3, 23000 Zadar zastupanog po punomoćniku ZOU Goran Veljović i dr.; H-ABDUCO d.o.o. ZAGREB, OIB 13667298928, Slavonska avenija 6A, 10000 Zagreb; BANKA KOVANICA d.d. VARAŽDIN, OIB 33039197637, Petra Preradovića 29, 42000 Varaždin zastupanog po punomoćniku Odvj. Marijan Hanžeković i dr.; Odvj. društvo Hanžeković &amp; partneri d.o.o.; REPUBLIKA HRVATSKA; SUVLASNICI STAMBENE ZGRADE TIMCO, POREČ zastupanog po punomoćniku Odvj. Nadija Benolić; Addiko Bank dioničko društvo, OIB 14036333877, Slavonska avenija 6, 10000 Zagreb; Mariana Mučnjak, Ljubijska 18, 10000 Zagreb; Ivan Milanović, 8. ožujka 6, 52470 Umag</izvorni_sadrzaj>
    <derivirana_varijabla naziv="DomainObject.Predmet.StrankaFormatedWithAdressOIB_1"> DRAGAN VIDOVIĆ I SUZANA VIDOVIĆ, KANADA, 5907 Coach Hill Rd. T3H 1E3, Calgary Alberta  zastupanog po punomoćniku Odvj. Vera Miloš; MACUKA d.o.o. SVETI PETAR U ŠUMI, OIB 00645636377, Videti 121/f, 52404 Sveti Petar u Šumi zastupanog po punomoćniku odvj. Goran Okmaca; CASSA DI RISPARMIO DELLA REPUBBLICA DI SAN MARINO S. p. a. SAN MARINO, Piazzetta del Titano 2, San Marino  zastupanog po punomoćniku Odvj. Marijan Hanžeković i dr.; Odvj. društvo Hanžeković &amp; partneri d.o.o.; AB GRADNJA d.o.o. KARLOVAC, OIB 97507855737, Gudovac 447, 43000 Gudovac zastupanog po punomoćniku Odvjetničko društvo Kovačević, Koren i partneri društvo s ograničenom odgovornošću; OTP BANKA d.d. ZADAR, OIB 52508873833, Ulica Domovinskog rata 3, 23000 Zadar zastupanog po punomoćniku ZOU Goran Veljović i dr.; H-ABDUCO d.o.o. ZAGREB, OIB 13667298928, Slavonska avenija 6A, 10000 Zagreb; BANKA KOVANICA d.d. VARAŽDIN, OIB 33039197637, Petra Preradovića 29, 42000 Varaždin zastupanog po punomoćniku Odvj. Marijan Hanžeković i dr.; Odvj. društvo Hanžeković &amp; partneri d.o.o.; REPUBLIKA HRVATSKA; SUVLASNICI STAMBENE ZGRADE TIMCO, POREČ zastupanog po punomoćniku Odvj. Nadija Benolić; Addiko Bank dioničko društvo, OIB 14036333877, Slavonska avenija 6, 10000 Zagreb; Mariana Mučnjak, Ljubijska 18, 10000 Zagreb; Ivan Milanović, 8. ožujka 6, 52470 Umag</derivirana_varijabla>
  </DomainObject.Predmet.StrankaFormatedWithAdressOIB>
  <DomainObject.Predmet.StrankaWithAdress>
    <izvorni_sadrzaj>DRAGAN VIDOVIĆ I SUZANA VIDOVIĆ, KANADA 5907 Coach Hill Rd. T3H 1E3,Calgary Alberta ,MACUKA d.o.o. SVETI PETAR U ŠUMI Videti 121/f,52404 Sveti Petar u Šumi,CASSA DI RISPARMIO DELLA REPUBBLICA DI SAN MARINO S. p. a. SAN MARINO Piazzetta del Titano 2,San Marino ,AB GRADNJA d.o.o. KARLOVAC Gudovac 447,43000 Gudovac,OTP BANKA d.d. ZADAR Ulica Domovinskog rata 3,23000 Zadar,H-ABDUCO d.o.o. ZAGREB Slavonska avenija 6A,10000 Zagreb,BANKA KOVANICA d.d. VARAŽDIN Petra Preradovića 29,42000 Varaždin,REPUBLIKA HRVATSKA ,SUVLASNICI STAMBENE ZGRADE TIMCO, POREČ ,Addiko Bank dioničko društvo Slavonska avenija 6,10000 Zagreb,Mariana Mučnjak Ljubijska 18,10000 Zagreb,Ivan Milanović 8. ožujka 6,52470 Umag</izvorni_sadrzaj>
    <derivirana_varijabla naziv="DomainObject.Predmet.StrankaWithAdress_1">DRAGAN VIDOVIĆ I SUZANA VIDOVIĆ, KANADA 5907 Coach Hill Rd. T3H 1E3,Calgary Alberta ,MACUKA d.o.o. SVETI PETAR U ŠUMI Videti 121/f,52404 Sveti Petar u Šumi,CASSA DI RISPARMIO DELLA REPUBBLICA DI SAN MARINO S. p. a. SAN MARINO Piazzetta del Titano 2,San Marino ,AB GRADNJA d.o.o. KARLOVAC Gudovac 447,43000 Gudovac,OTP BANKA d.d. ZADAR Ulica Domovinskog rata 3,23000 Zadar,H-ABDUCO d.o.o. ZAGREB Slavonska avenija 6A,10000 Zagreb,BANKA KOVANICA d.d. VARAŽDIN Petra Preradovića 29,42000 Varaždin,REPUBLIKA HRVATSKA ,SUVLASNICI STAMBENE ZGRADE TIMCO, POREČ ,Addiko Bank dioničko društvo Slavonska avenija 6,10000 Zagreb,Mariana Mučnjak Ljubijska 18,10000 Zagreb,Ivan Milanović 8. ožujka 6,52470 Umag</derivirana_varijabla>
  </DomainObject.Predmet.StrankaWithAdress>
  <DomainObject.Predmet.StrankaWithAdressOIB>
    <izvorni_sadrzaj>DRAGAN VIDOVIĆ I SUZANA VIDOVIĆ, KANADA, 5907 Coach Hill Rd. T3H 1E3,Calgary Alberta ,MACUKA d.o.o. SVETI PETAR U ŠUMI, OIB 00645636377, Videti 121/f,52404 Sveti Petar u Šumi,CASSA DI RISPARMIO DELLA REPUBBLICA DI SAN MARINO S. p. a. SAN MARINO, Piazzetta del Titano 2,San Marino ,AB GRADNJA d.o.o. KARLOVAC, OIB 97507855737, Gudovac 447,43000 Gudovac,OTP BANKA d.d. ZADAR, OIB 52508873833, Ulica Domovinskog rata 3,23000 Zadar,H-ABDUCO d.o.o. ZAGREB, OIB 13667298928, Slavonska avenija 6A,10000 Zagreb,BANKA KOVANICA d.d. VARAŽDIN, OIB 33039197637, Petra Preradovića 29,42000 Varaždin,REPUBLIKA HRVATSKA,SUVLASNICI STAMBENE ZGRADE TIMCO, POREČ,Addiko Bank dioničko društvo, OIB 14036333877, Slavonska avenija 6,10000 Zagreb,Mariana Mučnjak, Ljubijska 18,10000 Zagreb,Ivan Milanović, 8. ožujka 6,52470 Umag</izvorni_sadrzaj>
    <derivirana_varijabla naziv="DomainObject.Predmet.StrankaWithAdressOIB_1">DRAGAN VIDOVIĆ I SUZANA VIDOVIĆ, KANADA, 5907 Coach Hill Rd. T3H 1E3,Calgary Alberta ,MACUKA d.o.o. SVETI PETAR U ŠUMI, OIB 00645636377, Videti 121/f,52404 Sveti Petar u Šumi,CASSA DI RISPARMIO DELLA REPUBBLICA DI SAN MARINO S. p. a. SAN MARINO, Piazzetta del Titano 2,San Marino ,AB GRADNJA d.o.o. KARLOVAC, OIB 97507855737, Gudovac 447,43000 Gudovac,OTP BANKA d.d. ZADAR, OIB 52508873833, Ulica Domovinskog rata 3,23000 Zadar,H-ABDUCO d.o.o. ZAGREB, OIB 13667298928, Slavonska avenija 6A,10000 Zagreb,BANKA KOVANICA d.d. VARAŽDIN, OIB 33039197637, Petra Preradovića 29,42000 Varaždin,REPUBLIKA HRVATSKA,SUVLASNICI STAMBENE ZGRADE TIMCO, POREČ,Addiko Bank dioničko društvo, OIB 14036333877, Slavonska avenija 6,10000 Zagreb,Mariana Mučnjak, Ljubijska 18,10000 Zagreb,Ivan Milanović, 8. ožujka 6,52470 Umag</derivirana_varijabla>
  </DomainObject.Predmet.StrankaWithAdressOIB>
  <DomainObject.Predmet.StrankaNazivFormated>
    <izvorni_sadrzaj>DRAGAN VIDOVIĆ I SUZANA VIDOVIĆ, KANADA,MACUKA d.o.o. SVETI PETAR U ŠUMI,CASSA DI RISPARMIO DELLA REPUBBLICA DI SAN MARINO S. p. a. SAN MARINO,AB GRADNJA d.o.o. KARLOVAC,OTP BANKA d.d. ZADAR,H-ABDUCO d.o.o. ZAGREB,BANKA KOVANICA d.d. VARAŽDIN,REPUBLIKA HRVATSKA,SUVLASNICI STAMBENE ZGRADE TIMCO, POREČ,Addiko Bank dioničko društvo,Mariana Mučnjak,Ivan Milanović</izvorni_sadrzaj>
    <derivirana_varijabla naziv="DomainObject.Predmet.StrankaNazivFormated_1">DRAGAN VIDOVIĆ I SUZANA VIDOVIĆ, KANADA,MACUKA d.o.o. SVETI PETAR U ŠUMI,CASSA DI RISPARMIO DELLA REPUBBLICA DI SAN MARINO S. p. a. SAN MARINO,AB GRADNJA d.o.o. KARLOVAC,OTP BANKA d.d. ZADAR,H-ABDUCO d.o.o. ZAGREB,BANKA KOVANICA d.d. VARAŽDIN,REPUBLIKA HRVATSKA,SUVLASNICI STAMBENE ZGRADE TIMCO, POREČ,Addiko Bank dioničko društvo,Mariana Mučnjak,Ivan Milanović</derivirana_varijabla>
  </DomainObject.Predmet.StrankaNazivFormated>
  <DomainObject.Predmet.StrankaNazivFormatedOIB>
    <izvorni_sadrzaj>DRAGAN VIDOVIĆ I SUZANA VIDOVIĆ, KANADA,MACUKA d.o.o. SVETI PETAR U ŠUMI, OIB 00645636377,CASSA DI RISPARMIO DELLA REPUBBLICA DI SAN MARINO S. p. a. SAN MARINO,AB GRADNJA d.o.o. KARLOVAC, OIB 97507855737,OTP BANKA d.d. ZADAR, OIB 52508873833,H-ABDUCO d.o.o. ZAGREB, OIB 13667298928,BANKA KOVANICA d.d. VARAŽDIN, OIB 33039197637,REPUBLIKA HRVATSKA,SUVLASNICI STAMBENE ZGRADE TIMCO, POREČ,Addiko Bank dioničko društvo, OIB 14036333877,Mariana Mučnjak,Ivan Milanović</izvorni_sadrzaj>
    <derivirana_varijabla naziv="DomainObject.Predmet.StrankaNazivFormatedOIB_1">DRAGAN VIDOVIĆ I SUZANA VIDOVIĆ, KANADA,MACUKA d.o.o. SVETI PETAR U ŠUMI, OIB 00645636377,CASSA DI RISPARMIO DELLA REPUBBLICA DI SAN MARINO S. p. a. SAN MARINO,AB GRADNJA d.o.o. KARLOVAC, OIB 97507855737,OTP BANKA d.d. ZADAR, OIB 52508873833,H-ABDUCO d.o.o. ZAGREB, OIB 13667298928,BANKA KOVANICA d.d. VARAŽDIN, OIB 33039197637,REPUBLIKA HRVATSKA,SUVLASNICI STAMBENE ZGRADE TIMCO, POREČ,Addiko Bank dioničko društvo, OIB 14036333877,Mariana Mučnjak,Ivan Milanović</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29</izvorni_sadrzaj>
    <derivirana_varijabla naziv="DomainObject.Predmet.TrenutnaLokacijaSpisa.Naziv_1">Referada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Ovrha na nekretninama</izvorni_sadrzaj>
    <derivirana_varijabla naziv="DomainObject.Predmet.VrstaSpora.Naziv_1">Ovrha na nekretninama</derivirana_varijabla>
  </DomainObject.Predmet.VrstaSpora.Naziv>
  <DomainObject.Predmet.Zapisnicar>
    <izvorni_sadrzaj>Orieta Mattich</izvorni_sadrzaj>
    <derivirana_varijabla naziv="DomainObject.Predmet.Zapisnicar_1">Orieta Mattich</derivirana_varijabla>
  </DomainObject.Predmet.Zapisnicar>
  <DomainObject.Predmet.StrankaListFormated>
    <izvorni_sadrzaj>
      <item>DRAGAN VIDOVIĆ I SUZANA VIDOVIĆ, KANADA zastupanog po punomoćniku Odvj. Vera Miloš</item>
      <item>MACUKA d.o.o. SVETI PETAR U ŠUMI zastupanog po punomoćniku odvj. Goran Okmaca</item>
      <item>CASSA DI RISPARMIO DELLA REPUBBLICA DI SAN MARINO S. p. a. SAN MARINO zastupanog po punomoćniku Odvj. Marijan Hanžeković i dr.; Odvj. društvo Hanžeković &amp; partneri d.o.o.</item>
      <item>AB GRADNJA d.o.o. KARLOVAC zastupanog po punomoćniku Odvjetničko društvo Kovačević, Koren i partneri društvo s ograničenom odgovornošću</item>
      <item>OTP BANKA d.d. ZADAR zastupanog po punomoćniku ZOU Goran Veljović i dr.</item>
      <item>H-ABDUCO d.o.o. ZAGREB</item>
      <item>BANKA KOVANICA d.d. VARAŽDIN zastupanog po punomoćniku Odvj. Marijan Hanžeković i dr.; Odvj. društvo Hanžeković &amp; partneri d.o.o.</item>
      <item>REPUBLIKA HRVATSKA</item>
      <item>SUVLASNICI STAMBENE ZGRADE TIMCO, POREČ zastupanog po punomoćniku Odvj. Nadija Benolić</item>
      <item>Addiko Bank dioničko društvo</item>
      <item>Mariana Mučnjak</item>
      <item>Ivan Milanović</item>
    </izvorni_sadrzaj>
    <derivirana_varijabla naziv="DomainObject.Predmet.StrankaListFormated_1">
      <item>DRAGAN VIDOVIĆ I SUZANA VIDOVIĆ, KANADA zastupanog po punomoćniku Odvj. Vera Miloš</item>
      <item>MACUKA d.o.o. SVETI PETAR U ŠUMI zastupanog po punomoćniku odvj. Goran Okmaca</item>
      <item>CASSA DI RISPARMIO DELLA REPUBBLICA DI SAN MARINO S. p. a. SAN MARINO zastupanog po punomoćniku Odvj. Marijan Hanžeković i dr.; Odvj. društvo Hanžeković &amp; partneri d.o.o.</item>
      <item>AB GRADNJA d.o.o. KARLOVAC zastupanog po punomoćniku Odvjetničko društvo Kovačević, Koren i partneri društvo s ograničenom odgovornošću</item>
      <item>OTP BANKA d.d. ZADAR zastupanog po punomoćniku ZOU Goran Veljović i dr.</item>
      <item>H-ABDUCO d.o.o. ZAGREB</item>
      <item>BANKA KOVANICA d.d. VARAŽDIN zastupanog po punomoćniku Odvj. Marijan Hanžeković i dr.; Odvj. društvo Hanžeković &amp; partneri d.o.o.</item>
      <item>REPUBLIKA HRVATSKA</item>
      <item>SUVLASNICI STAMBENE ZGRADE TIMCO, POREČ zastupanog po punomoćniku Odvj. Nadija Benolić</item>
      <item>Addiko Bank dioničko društvo</item>
      <item>Mariana Mučnjak</item>
      <item>Ivan Milanović</item>
    </derivirana_varijabla>
  </DomainObject.Predmet.StrankaListFormated>
  <DomainObject.Predmet.StrankaListFormatedOIB>
    <izvorni_sadrzaj>
      <item>DRAGAN VIDOVIĆ I SUZANA VIDOVIĆ, KANADA zastupanog po punomoćniku Odvj. Vera Miloš</item>
      <item>MACUKA d.o.o. SVETI PETAR U ŠUMI, OIB 00645636377 zastupanog po punomoćniku odvj. Goran Okmaca</item>
      <item>CASSA DI RISPARMIO DELLA REPUBBLICA DI SAN MARINO S. p. a. SAN MARINO zastupanog po punomoćniku Odvj. Marijan Hanžeković i dr.; Odvj. društvo Hanžeković &amp; partneri d.o.o.</item>
      <item>AB GRADNJA d.o.o. KARLOVAC, OIB 97507855737 zastupanog po punomoćniku Odvjetničko društvo Kovačević, Koren i partneri društvo s ograničenom odgovornošću</item>
      <item>OTP BANKA d.d. ZADAR, OIB 52508873833 zastupanog po punomoćniku ZOU Goran Veljović i dr.</item>
      <item>H-ABDUCO d.o.o. ZAGREB, OIB 13667298928</item>
      <item>BANKA KOVANICA d.d. VARAŽDIN, OIB 33039197637 zastupanog po punomoćniku Odvj. Marijan Hanžeković i dr.; Odvj. društvo Hanžeković &amp; partneri d.o.o.</item>
      <item>REPUBLIKA HRVATSKA</item>
      <item>SUVLASNICI STAMBENE ZGRADE TIMCO, POREČ zastupanog po punomoćniku Odvj. Nadija Benolić</item>
      <item>Addiko Bank dioničko društvo, OIB 14036333877</item>
      <item>Mariana Mučnjak</item>
      <item>Ivan Milanović</item>
    </izvorni_sadrzaj>
    <derivirana_varijabla naziv="DomainObject.Predmet.StrankaListFormatedOIB_1">
      <item>DRAGAN VIDOVIĆ I SUZANA VIDOVIĆ, KANADA zastupanog po punomoćniku Odvj. Vera Miloš</item>
      <item>MACUKA d.o.o. SVETI PETAR U ŠUMI, OIB 00645636377 zastupanog po punomoćniku odvj. Goran Okmaca</item>
      <item>CASSA DI RISPARMIO DELLA REPUBBLICA DI SAN MARINO S. p. a. SAN MARINO zastupanog po punomoćniku Odvj. Marijan Hanžeković i dr.; Odvj. društvo Hanžeković &amp; partneri d.o.o.</item>
      <item>AB GRADNJA d.o.o. KARLOVAC, OIB 97507855737 zastupanog po punomoćniku Odvjetničko društvo Kovačević, Koren i partneri društvo s ograničenom odgovornošću</item>
      <item>OTP BANKA d.d. ZADAR, OIB 52508873833 zastupanog po punomoćniku ZOU Goran Veljović i dr.</item>
      <item>H-ABDUCO d.o.o. ZAGREB, OIB 13667298928</item>
      <item>BANKA KOVANICA d.d. VARAŽDIN, OIB 33039197637 zastupanog po punomoćniku Odvj. Marijan Hanžeković i dr.; Odvj. društvo Hanžeković &amp; partneri d.o.o.</item>
      <item>REPUBLIKA HRVATSKA</item>
      <item>SUVLASNICI STAMBENE ZGRADE TIMCO, POREČ zastupanog po punomoćniku Odvj. Nadija Benolić</item>
      <item>Addiko Bank dioničko društvo, OIB 14036333877</item>
      <item>Mariana Mučnjak</item>
      <item>Ivan Milanović</item>
    </derivirana_varijabla>
  </DomainObject.Predmet.StrankaListFormatedOIB>
  <DomainObject.Predmet.StrankaListFormatedWithAdress>
    <izvorni_sadrzaj>
      <item>DRAGAN VIDOVIĆ I SUZANA VIDOVIĆ, KANADA, 5907 Coach Hill Rd. T3H 1E3, Calgary Alberta  zastupanog po punomoćniku Odvj. Vera Miloš</item>
      <item>MACUKA d.o.o. SVETI PETAR U ŠUMI, Videti 121/f, 52404 Sveti Petar u Šumi zastupanog po punomoćniku odvj. Goran Okmaca</item>
      <item>CASSA DI RISPARMIO DELLA REPUBBLICA DI SAN MARINO S. p. a. SAN MARINO, Piazzetta del Titano 2, San Marino  zastupanog po punomoćniku Odvj. Marijan Hanžeković i dr.; Odvj. društvo Hanžeković &amp; partneri d.o.o.</item>
      <item>AB GRADNJA d.o.o. KARLOVAC, Gudovac 447, 43000 Gudovac zastupanog po punomoćniku Odvjetničko društvo Kovačević, Koren i partneri društvo s ograničenom odgovornošću</item>
      <item>OTP BANKA d.d. ZADAR, Ulica Domovinskog rata 3, 23000 Zadar zastupanog po punomoćniku ZOU Goran Veljović i dr.</item>
      <item>H-ABDUCO d.o.o. ZAGREB, Slavonska avenija 6A, 10000 Zagreb</item>
      <item>BANKA KOVANICA d.d. VARAŽDIN, Petra Preradovića 29, 42000 Varaždin zastupanog po punomoćniku Odvj. Marijan Hanžeković i dr.; Odvj. društvo Hanžeković &amp; partneri d.o.o.</item>
      <item>REPUBLIKA HRVATSKA</item>
      <item>SUVLASNICI STAMBENE ZGRADE TIMCO, POREČ zastupanog po punomoćniku Odvj. Nadija Benolić</item>
      <item>Addiko Bank dioničko društvo, Slavonska avenija 6, 10000 Zagreb</item>
      <item>Mariana Mučnjak, Ljubijska 18, 10000 Zagreb</item>
      <item>Ivan Milanović, 8. ožujka 6, 52470 Umag</item>
    </izvorni_sadrzaj>
    <derivirana_varijabla naziv="DomainObject.Predmet.StrankaListFormatedWithAdress_1">
      <item>DRAGAN VIDOVIĆ I SUZANA VIDOVIĆ, KANADA, 5907 Coach Hill Rd. T3H 1E3, Calgary Alberta  zastupanog po punomoćniku Odvj. Vera Miloš</item>
      <item>MACUKA d.o.o. SVETI PETAR U ŠUMI, Videti 121/f, 52404 Sveti Petar u Šumi zastupanog po punomoćniku odvj. Goran Okmaca</item>
      <item>CASSA DI RISPARMIO DELLA REPUBBLICA DI SAN MARINO S. p. a. SAN MARINO, Piazzetta del Titano 2, San Marino  zastupanog po punomoćniku Odvj. Marijan Hanžeković i dr.; Odvj. društvo Hanžeković &amp; partneri d.o.o.</item>
      <item>AB GRADNJA d.o.o. KARLOVAC, Gudovac 447, 43000 Gudovac zastupanog po punomoćniku Odvjetničko društvo Kovačević, Koren i partneri društvo s ograničenom odgovornošću</item>
      <item>OTP BANKA d.d. ZADAR, Ulica Domovinskog rata 3, 23000 Zadar zastupanog po punomoćniku ZOU Goran Veljović i dr.</item>
      <item>H-ABDUCO d.o.o. ZAGREB, Slavonska avenija 6A, 10000 Zagreb</item>
      <item>BANKA KOVANICA d.d. VARAŽDIN, Petra Preradovića 29, 42000 Varaždin zastupanog po punomoćniku Odvj. Marijan Hanžeković i dr.; Odvj. društvo Hanžeković &amp; partneri d.o.o.</item>
      <item>REPUBLIKA HRVATSKA</item>
      <item>SUVLASNICI STAMBENE ZGRADE TIMCO, POREČ zastupanog po punomoćniku Odvj. Nadija Benolić</item>
      <item>Addiko Bank dioničko društvo, Slavonska avenija 6, 10000 Zagreb</item>
      <item>Mariana Mučnjak, Ljubijska 18, 10000 Zagreb</item>
      <item>Ivan Milanović, 8. ožujka 6, 52470 Umag</item>
    </derivirana_varijabla>
  </DomainObject.Predmet.StrankaListFormatedWithAdress>
  <DomainObject.Predmet.StrankaListFormatedWithAdressOIB>
    <izvorni_sadrzaj>
      <item>DRAGAN VIDOVIĆ I SUZANA VIDOVIĆ, KANADA, 5907 Coach Hill Rd. T3H 1E3, Calgary Alberta  zastupanog po punomoćniku Odvj. Vera Miloš</item>
      <item>MACUKA d.o.o. SVETI PETAR U ŠUMI, OIB 00645636377, Videti 121/f, 52404 Sveti Petar u Šumi zastupanog po punomoćniku odvj. Goran Okmaca</item>
      <item>CASSA DI RISPARMIO DELLA REPUBBLICA DI SAN MARINO S. p. a. SAN MARINO, Piazzetta del Titano 2, San Marino  zastupanog po punomoćniku Odvj. Marijan Hanžeković i dr.; Odvj. društvo Hanžeković &amp; partneri d.o.o.</item>
      <item>AB GRADNJA d.o.o. KARLOVAC, OIB 97507855737, Gudovac 447, 43000 Gudovac zastupanog po punomoćniku Odvjetničko društvo Kovačević, Koren i partneri društvo s ograničenom odgovornošću</item>
      <item>OTP BANKA d.d. ZADAR, OIB 52508873833, Ulica Domovinskog rata 3, 23000 Zadar zastupanog po punomoćniku ZOU Goran Veljović i dr.</item>
      <item>H-ABDUCO d.o.o. ZAGREB, OIB 13667298928, Slavonska avenija 6A, 10000 Zagreb</item>
      <item>BANKA KOVANICA d.d. VARAŽDIN, OIB 33039197637, Petra Preradovića 29, 42000 Varaždin zastupanog po punomoćniku Odvj. Marijan Hanžeković i dr.; Odvj. društvo Hanžeković &amp; partneri d.o.o.</item>
      <item>REPUBLIKA HRVATSKA</item>
      <item>SUVLASNICI STAMBENE ZGRADE TIMCO, POREČ zastupanog po punomoćniku Odvj. Nadija Benolić</item>
      <item>Addiko Bank dioničko društvo, OIB 14036333877, Slavonska avenija 6, 10000 Zagreb</item>
      <item>Mariana Mučnjak, Ljubijska 18, 10000 Zagreb</item>
      <item>Ivan Milanović, 8. ožujka 6, 52470 Umag</item>
    </izvorni_sadrzaj>
    <derivirana_varijabla naziv="DomainObject.Predmet.StrankaListFormatedWithAdressOIB_1">
      <item>DRAGAN VIDOVIĆ I SUZANA VIDOVIĆ, KANADA, 5907 Coach Hill Rd. T3H 1E3, Calgary Alberta  zastupanog po punomoćniku Odvj. Vera Miloš</item>
      <item>MACUKA d.o.o. SVETI PETAR U ŠUMI, OIB 00645636377, Videti 121/f, 52404 Sveti Petar u Šumi zastupanog po punomoćniku odvj. Goran Okmaca</item>
      <item>CASSA DI RISPARMIO DELLA REPUBBLICA DI SAN MARINO S. p. a. SAN MARINO, Piazzetta del Titano 2, San Marino  zastupanog po punomoćniku Odvj. Marijan Hanžeković i dr.; Odvj. društvo Hanžeković &amp; partneri d.o.o.</item>
      <item>AB GRADNJA d.o.o. KARLOVAC, OIB 97507855737, Gudovac 447, 43000 Gudovac zastupanog po punomoćniku Odvjetničko društvo Kovačević, Koren i partneri društvo s ograničenom odgovornošću</item>
      <item>OTP BANKA d.d. ZADAR, OIB 52508873833, Ulica Domovinskog rata 3, 23000 Zadar zastupanog po punomoćniku ZOU Goran Veljović i dr.</item>
      <item>H-ABDUCO d.o.o. ZAGREB, OIB 13667298928, Slavonska avenija 6A, 10000 Zagreb</item>
      <item>BANKA KOVANICA d.d. VARAŽDIN, OIB 33039197637, Petra Preradovića 29, 42000 Varaždin zastupanog po punomoćniku Odvj. Marijan Hanžeković i dr.; Odvj. društvo Hanžeković &amp; partneri d.o.o.</item>
      <item>REPUBLIKA HRVATSKA</item>
      <item>SUVLASNICI STAMBENE ZGRADE TIMCO, POREČ zastupanog po punomoćniku Odvj. Nadija Benolić</item>
      <item>Addiko Bank dioničko društvo, OIB 14036333877, Slavonska avenija 6, 10000 Zagreb</item>
      <item>Mariana Mučnjak, Ljubijska 18, 10000 Zagreb</item>
      <item>Ivan Milanović, 8. ožujka 6, 52470 Umag</item>
    </derivirana_varijabla>
  </DomainObject.Predmet.StrankaListFormatedWithAdressOIB>
  <DomainObject.Predmet.StrankaListNazivFormated>
    <izvorni_sadrzaj>
      <item>DRAGAN VIDOVIĆ I SUZANA VIDOVIĆ, KANADA</item>
      <item>MACUKA d.o.o. SVETI PETAR U ŠUMI</item>
      <item>CASSA DI RISPARMIO DELLA REPUBBLICA DI SAN MARINO S. p. a. SAN MARINO</item>
      <item>AB GRADNJA d.o.o. KARLOVAC</item>
      <item>OTP BANKA d.d. ZADAR</item>
      <item>H-ABDUCO d.o.o. ZAGREB</item>
      <item>BANKA KOVANICA d.d. VARAŽDIN</item>
      <item>REPUBLIKA HRVATSKA</item>
      <item>SUVLASNICI STAMBENE ZGRADE TIMCO, POREČ</item>
      <item>Addiko Bank dioničko društvo</item>
      <item>Mariana Mučnjak</item>
      <item>Ivan Milanović</item>
    </izvorni_sadrzaj>
    <derivirana_varijabla naziv="DomainObject.Predmet.StrankaListNazivFormated_1">
      <item>DRAGAN VIDOVIĆ I SUZANA VIDOVIĆ, KANADA</item>
      <item>MACUKA d.o.o. SVETI PETAR U ŠUMI</item>
      <item>CASSA DI RISPARMIO DELLA REPUBBLICA DI SAN MARINO S. p. a. SAN MARINO</item>
      <item>AB GRADNJA d.o.o. KARLOVAC</item>
      <item>OTP BANKA d.d. ZADAR</item>
      <item>H-ABDUCO d.o.o. ZAGREB</item>
      <item>BANKA KOVANICA d.d. VARAŽDIN</item>
      <item>REPUBLIKA HRVATSKA</item>
      <item>SUVLASNICI STAMBENE ZGRADE TIMCO, POREČ</item>
      <item>Addiko Bank dioničko društvo</item>
      <item>Mariana Mučnjak</item>
      <item>Ivan Milanović</item>
    </derivirana_varijabla>
  </DomainObject.Predmet.StrankaListNazivFormated>
  <DomainObject.Predmet.StrankaListNazivFormatedOIB>
    <izvorni_sadrzaj>
      <item>DRAGAN VIDOVIĆ I SUZANA VIDOVIĆ, KANADA</item>
      <item>MACUKA d.o.o. SVETI PETAR U ŠUMI, OIB 00645636377</item>
      <item>CASSA DI RISPARMIO DELLA REPUBBLICA DI SAN MARINO S. p. a. SAN MARINO</item>
      <item>AB GRADNJA d.o.o. KARLOVAC, OIB 97507855737</item>
      <item>OTP BANKA d.d. ZADAR, OIB 52508873833</item>
      <item>H-ABDUCO d.o.o. ZAGREB, OIB 13667298928</item>
      <item>BANKA KOVANICA d.d. VARAŽDIN, OIB 33039197637</item>
      <item>REPUBLIKA HRVATSKA</item>
      <item>SUVLASNICI STAMBENE ZGRADE TIMCO, POREČ</item>
      <item>Addiko Bank dioničko društvo, OIB 14036333877</item>
      <item>Mariana Mučnjak</item>
      <item>Ivan Milanović</item>
    </izvorni_sadrzaj>
    <derivirana_varijabla naziv="DomainObject.Predmet.StrankaListNazivFormatedOIB_1">
      <item>DRAGAN VIDOVIĆ I SUZANA VIDOVIĆ, KANADA</item>
      <item>MACUKA d.o.o. SVETI PETAR U ŠUMI, OIB 00645636377</item>
      <item>CASSA DI RISPARMIO DELLA REPUBBLICA DI SAN MARINO S. p. a. SAN MARINO</item>
      <item>AB GRADNJA d.o.o. KARLOVAC, OIB 97507855737</item>
      <item>OTP BANKA d.d. ZADAR, OIB 52508873833</item>
      <item>H-ABDUCO d.o.o. ZAGREB, OIB 13667298928</item>
      <item>BANKA KOVANICA d.d. VARAŽDIN, OIB 33039197637</item>
      <item>REPUBLIKA HRVATSKA</item>
      <item>SUVLASNICI STAMBENE ZGRADE TIMCO, POREČ</item>
      <item>Addiko Bank dioničko društvo, OIB 14036333877</item>
      <item>Mariana Mučnjak</item>
      <item>Ivan Milanović</item>
    </derivirana_varijabla>
  </DomainObject.Predmet.StrankaListNazivFormatedOIB>
  <DomainObject.Predmet.ProtuStrankaListFormated>
    <izvorni_sadrzaj>
      <item>TIM 90 d.d. u stečaju, POREČ</item>
      <item>Želimir Štefanović zastupanog po punomoćniku odvj. Andreja Kušec Kovačević</item>
      <item>Antoneta Mjeda-Kokot</item>
    </izvorni_sadrzaj>
    <derivirana_varijabla naziv="DomainObject.Predmet.ProtuStrankaListFormated_1">
      <item>TIM 90 d.d. u stečaju, POREČ</item>
      <item>Želimir Štefanović zastupanog po punomoćniku odvj. Andreja Kušec Kovačević</item>
      <item>Antoneta Mjeda-Kokot</item>
    </derivirana_varijabla>
  </DomainObject.Predmet.ProtuStrankaListFormated>
  <DomainObject.Predmet.ProtuStrankaListFormatedOIB>
    <izvorni_sadrzaj>
      <item>TIM 90 d.d. u stečaju, POREČ, OIB 63062784520</item>
      <item>Želimir Štefanović, OIB 03381668067 zastupanog po punomoćniku odvj. Andreja Kušec Kovačević</item>
      <item>Antoneta Mjeda-Kokot, OIB 68675060136</item>
    </izvorni_sadrzaj>
    <derivirana_varijabla naziv="DomainObject.Predmet.ProtuStrankaListFormatedOIB_1">
      <item>TIM 90 d.d. u stečaju, POREČ, OIB 63062784520</item>
      <item>Želimir Štefanović, OIB 03381668067 zastupanog po punomoćniku odvj. Andreja Kušec Kovačević</item>
      <item>Antoneta Mjeda-Kokot, OIB 68675060136</item>
    </derivirana_varijabla>
  </DomainObject.Predmet.ProtuStrankaListFormatedOIB>
  <DomainObject.Predmet.ProtuStrankaListFormatedWithAdress>
    <izvorni_sadrzaj>
      <item>TIM 90 d.d. u stečaju, POREČ, Vukovarska 19, 52440 Poreč</item>
      <item>Želimir Štefanović, 7. Svibnja 18, 10340 Vrbovec zastupanog po punomoćniku odvj. Andreja Kušec Kovačević</item>
      <item>Antoneta Mjeda-Kokot, Čret 83e, 10000 Zagreb</item>
    </izvorni_sadrzaj>
    <derivirana_varijabla naziv="DomainObject.Predmet.ProtuStrankaListFormatedWithAdress_1">
      <item>TIM 90 d.d. u stečaju, POREČ, Vukovarska 19, 52440 Poreč</item>
      <item>Želimir Štefanović, 7. Svibnja 18, 10340 Vrbovec zastupanog po punomoćniku odvj. Andreja Kušec Kovačević</item>
      <item>Antoneta Mjeda-Kokot, Čret 83e, 10000 Zagreb</item>
    </derivirana_varijabla>
  </DomainObject.Predmet.ProtuStrankaListFormatedWithAdress>
  <DomainObject.Predmet.ProtuStrankaListFormatedWithAdressOIB>
    <izvorni_sadrzaj>
      <item>TIM 90 d.d. u stečaju, POREČ, OIB 63062784520, Vukovarska 19, 52440 Poreč</item>
      <item>Želimir Štefanović, OIB 03381668067, 7. Svibnja 18, 10340 Vrbovec zastupanog po punomoćniku odvj. Andreja Kušec Kovačević</item>
      <item>Antoneta Mjeda-Kokot, OIB 68675060136, Čret 83e, 10000 Zagreb</item>
    </izvorni_sadrzaj>
    <derivirana_varijabla naziv="DomainObject.Predmet.ProtuStrankaListFormatedWithAdressOIB_1">
      <item>TIM 90 d.d. u stečaju, POREČ, OIB 63062784520, Vukovarska 19, 52440 Poreč</item>
      <item>Želimir Štefanović, OIB 03381668067, 7. Svibnja 18, 10340 Vrbovec zastupanog po punomoćniku odvj. Andreja Kušec Kovačević</item>
      <item>Antoneta Mjeda-Kokot, OIB 68675060136, Čret 83e, 10000 Zagreb</item>
    </derivirana_varijabla>
  </DomainObject.Predmet.ProtuStrankaListFormatedWithAdressOIB>
  <DomainObject.Predmet.ProtuStrankaListNazivFormated>
    <izvorni_sadrzaj>
      <item>TIM 90 d.d. u stečaju, POREČ</item>
      <item>Želimir Štefanović</item>
      <item>Antoneta Mjeda-Kokot</item>
    </izvorni_sadrzaj>
    <derivirana_varijabla naziv="DomainObject.Predmet.ProtuStrankaListNazivFormated_1">
      <item>TIM 90 d.d. u stečaju, POREČ</item>
      <item>Želimir Štefanović</item>
      <item>Antoneta Mjeda-Kokot</item>
    </derivirana_varijabla>
  </DomainObject.Predmet.ProtuStrankaListNazivFormated>
  <DomainObject.Predmet.ProtuStrankaListNazivFormatedOIB>
    <izvorni_sadrzaj>
      <item>TIM 90 d.d. u stečaju, POREČ, OIB 63062784520</item>
      <item>Želimir Štefanović, OIB 03381668067</item>
      <item>Antoneta Mjeda-Kokot, OIB 68675060136</item>
    </izvorni_sadrzaj>
    <derivirana_varijabla naziv="DomainObject.Predmet.ProtuStrankaListNazivFormatedOIB_1">
      <item>TIM 90 d.d. u stečaju, POREČ, OIB 63062784520</item>
      <item>Želimir Štefanović, OIB 03381668067</item>
      <item>Antoneta Mjeda-Kokot, OIB 68675060136</item>
    </derivirana_varijabla>
  </DomainObject.Predmet.ProtuStrankaListNazivFormatedOIB>
  <DomainObject.Predmet.OstaliListFormated>
    <izvorni_sadrzaj>
      <item>Vlasta Majstorović</item>
      <item>Odvj. Krešimir Pugel i dr.</item>
      <item>Odvj. Vera Miloš punomoćnik sudionika u postupku DRAGAN VIDOVIĆ I SUZANA VIDOVIĆ, KANADA</item>
      <item>Odvj. Nadija Benolić punomoćnik sudionika u postupku SUVLASNICI STAMBENE ZGRADE TIMCO, POREČ</item>
      <item>ODO PAZIN</item>
      <item>Odvjetničko društvo Kovačević, Koren i partneri društvo s ograničenom odgovornošću punomoćnik sudionika u postupku AB GRADNJA d.o.o. KARLOVAC</item>
      <item>ZOU Goran Veljović i dr. punomoćnik sudionika u postupku OTP BANKA d.d. ZADAR</item>
      <item>Odvj. društvo Hanžeković &amp; partneri d.o.o. punomoćnik sudionika u postupku CASSA DI RISPARMIO DELLA REPUBBLICA DI SAN MARINO S. p. a. SAN MARINO; BANKA KOVANICA d.d. VARAŽDIN</item>
      <item>Mia Mihovilović</item>
      <item>odvj. Andreja Kušec Kovačević punomoćnik sudionika u postupku Želimir Štefanović</item>
      <item>stečajni upravitelj Zdravko Čupković</item>
      <item>odvj. Goran Okmaca punomoćnik sudionika u postupku MACUKA d.o.o. SVETI PETAR U ŠUMI</item>
      <item>odvj. Božidar Rusan</item>
      <item>ZOU Siniša Borštner  i dr.</item>
      <item>Milenko Ilić</item>
      <item>Boja Radulović</item>
      <item>Ljiljana Sinanović</item>
      <item>Ljiljana Sinanović</item>
      <item>Marte Bisaku</item>
      <item>Gjon Bisaku</item>
      <item>Zdravko Pejić</item>
      <item>Jozo Vrbić</item>
      <item>Ljiljana Sinanović</item>
      <item>Anton Nulleshi odvj.</item>
    </izvorni_sadrzaj>
    <derivirana_varijabla naziv="DomainObject.Predmet.OstaliListFormated_1">
      <item>Vlasta Majstorović</item>
      <item>Odvj. Krešimir Pugel i dr.</item>
      <item>Odvj. Vera Miloš punomoćnik sudionika u postupku DRAGAN VIDOVIĆ I SUZANA VIDOVIĆ, KANADA</item>
      <item>Odvj. Nadija Benolić punomoćnik sudionika u postupku SUVLASNICI STAMBENE ZGRADE TIMCO, POREČ</item>
      <item>ODO PAZIN</item>
      <item>Odvjetničko društvo Kovačević, Koren i partneri društvo s ograničenom odgovornošću punomoćnik sudionika u postupku AB GRADNJA d.o.o. KARLOVAC</item>
      <item>ZOU Goran Veljović i dr. punomoćnik sudionika u postupku OTP BANKA d.d. ZADAR</item>
      <item>Odvj. društvo Hanžeković &amp; partneri d.o.o. punomoćnik sudionika u postupku CASSA DI RISPARMIO DELLA REPUBBLICA DI SAN MARINO S. p. a. SAN MARINO; BANKA KOVANICA d.d. VARAŽDIN</item>
      <item>Mia Mihovilović</item>
      <item>odvj. Andreja Kušec Kovačević punomoćnik sudionika u postupku Želimir Štefanović</item>
      <item>stečajni upravitelj Zdravko Čupković</item>
      <item>odvj. Goran Okmaca punomoćnik sudionika u postupku MACUKA d.o.o. SVETI PETAR U ŠUMI</item>
      <item>odvj. Božidar Rusan</item>
      <item>ZOU Siniša Borštner  i dr.</item>
      <item>Milenko Ilić</item>
      <item>Boja Radulović</item>
      <item>Ljiljana Sinanović</item>
      <item>Ljiljana Sinanović</item>
      <item>Marte Bisaku</item>
      <item>Gjon Bisaku</item>
      <item>Zdravko Pejić</item>
      <item>Jozo Vrbić</item>
      <item>Ljiljana Sinanović</item>
      <item>Anton Nulleshi odvj.</item>
    </derivirana_varijabla>
  </DomainObject.Predmet.OstaliListFormated>
  <DomainObject.Predmet.OstaliListFormatedOIB>
    <izvorni_sadrzaj>
      <item>Vlasta Majstorović, OIB 78258328195</item>
      <item>Odvj. Krešimir Pugel i dr.</item>
      <item>Odvj. Vera Miloš, OIB 23091472681 punomoćnik sudionika u postupku DRAGAN VIDOVIĆ I SUZANA VIDOVIĆ, KANADA</item>
      <item>Odvj. Nadija Benolić, OIB 30870764620 punomoćnik sudionika u postupku SUVLASNICI STAMBENE ZGRADE TIMCO, POREČ</item>
      <item>ODO PAZIN</item>
      <item>Odvjetničko društvo Kovačević, Koren i partneri društvo s ograničenom odgovornošću, OIB 50475527807 punomoćnik sudionika u postupku AB GRADNJA d.o.o. KARLOVAC</item>
      <item>ZOU Goran Veljović i dr. punomoćnik sudionika u postupku OTP BANKA d.d. ZADAR</item>
      <item>Odvj. društvo Hanžeković &amp; partneri d.o.o. punomoćnik sudionika u postupku CASSA DI RISPARMIO DELLA REPUBBLICA DI SAN MARINO S. p. a. SAN MARINO; BANKA KOVANICA d.d. VARAŽDIN</item>
      <item>Mia Mihovilović</item>
      <item>odvj. Andreja Kušec Kovačević punomoćnik sudionika u postupku Želimir Štefanović</item>
      <item>stečajni upravitelj Zdravko Čupković, OIB 74095088079</item>
      <item>odvj. Goran Okmaca punomoćnik sudionika u postupku MACUKA d.o.o. SVETI PETAR U ŠUMI</item>
      <item>odvj. Božidar Rusan</item>
      <item>ZOU Siniša Borštner  i dr.</item>
      <item>Milenko Ilić</item>
      <item>Boja Radulović</item>
      <item>Ljiljana Sinanović</item>
      <item>Ljiljana Sinanović</item>
      <item>Marte Bisaku, OIB 55618815578</item>
      <item>Gjon Bisaku, OIB 73825638268</item>
      <item>Zdravko Pejić, OIB 25994872364</item>
      <item>Jozo Vrbić, OIB 96273438110</item>
      <item>Ljiljana Sinanović, OIB 57638348289</item>
      <item>Anton Nulleshi odvj.</item>
    </izvorni_sadrzaj>
    <derivirana_varijabla naziv="DomainObject.Predmet.OstaliListFormatedOIB_1">
      <item>Vlasta Majstorović, OIB 78258328195</item>
      <item>Odvj. Krešimir Pugel i dr.</item>
      <item>Odvj. Vera Miloš, OIB 23091472681 punomoćnik sudionika u postupku DRAGAN VIDOVIĆ I SUZANA VIDOVIĆ, KANADA</item>
      <item>Odvj. Nadija Benolić, OIB 30870764620 punomoćnik sudionika u postupku SUVLASNICI STAMBENE ZGRADE TIMCO, POREČ</item>
      <item>ODO PAZIN</item>
      <item>Odvjetničko društvo Kovačević, Koren i partneri društvo s ograničenom odgovornošću, OIB 50475527807 punomoćnik sudionika u postupku AB GRADNJA d.o.o. KARLOVAC</item>
      <item>ZOU Goran Veljović i dr. punomoćnik sudionika u postupku OTP BANKA d.d. ZADAR</item>
      <item>Odvj. društvo Hanžeković &amp; partneri d.o.o. punomoćnik sudionika u postupku CASSA DI RISPARMIO DELLA REPUBBLICA DI SAN MARINO S. p. a. SAN MARINO; BANKA KOVANICA d.d. VARAŽDIN</item>
      <item>Mia Mihovilović</item>
      <item>odvj. Andreja Kušec Kovačević punomoćnik sudionika u postupku Želimir Štefanović</item>
      <item>stečajni upravitelj Zdravko Čupković, OIB 74095088079</item>
      <item>odvj. Goran Okmaca punomoćnik sudionika u postupku MACUKA d.o.o. SVETI PETAR U ŠUMI</item>
      <item>odvj. Božidar Rusan</item>
      <item>ZOU Siniša Borštner  i dr.</item>
      <item>Milenko Ilić</item>
      <item>Boja Radulović</item>
      <item>Ljiljana Sinanović</item>
      <item>Ljiljana Sinanović</item>
      <item>Marte Bisaku, OIB 55618815578</item>
      <item>Gjon Bisaku, OIB 73825638268</item>
      <item>Zdravko Pejić, OIB 25994872364</item>
      <item>Jozo Vrbić, OIB 96273438110</item>
      <item>Ljiljana Sinanović, OIB 57638348289</item>
      <item>Anton Nulleshi odvj.</item>
    </derivirana_varijabla>
  </DomainObject.Predmet.OstaliListFormatedOIB>
  <DomainObject.Predmet.OstaliListFormatedWithAdress>
    <izvorni_sadrzaj>
      <item>Vlasta Majstorović, Koparska ulica 37, 52100 Pula</item>
      <item>Odvj. Krešimir Pugel i dr., Supilova 6/III, 51000 Rijeka</item>
      <item>Odvj. Vera Miloš, Ciscutijeva 15/I, 52100 Pula punomoćnik sudionika u postupku DRAGAN VIDOVIĆ I SUZANA VIDOVIĆ, KANADA</item>
      <item>Odvj. Nadija Benolić, Trgovačka 2 a, 52470 Umag punomoćnik sudionika u postupku SUVLASNICI STAMBENE ZGRADE TIMCO, POREČ</item>
      <item>ODO PAZIN</item>
      <item>Odvjetničko društvo Kovačević, Koren i partneri društvo s ograničenom odgovornošću, Frana Supila 6/III, 51000 Rijeka punomoćnik sudionika u postupku AB GRADNJA d.o.o. KARLOVAC</item>
      <item>ZOU Goran Veljović i dr. punomoćnik sudionika u postupku OTP BANKA d.d. ZADAR</item>
      <item>Odvj. društvo Hanžeković &amp; partneri d.o.o., Radnička cesta 22, 10000 Zagreb punomoćnik sudionika u postupku CASSA DI RISPARMIO DELLA REPUBBLICA DI SAN MARINO S. p. a. SAN MARINO; BANKA KOVANICA d.d. VARAŽDIN</item>
      <item>Mia Mihovilović, Trg Drage Iblera 9, 10000 Zagreb</item>
      <item>odvj. Andreja Kušec Kovačević, Trg Petra Zrinskog 11/I, 10340 Vrbovec punomoćnik sudionika u postupku Želimir Štefanović</item>
      <item>stečajni upravitelj Zdravko Čupković, Gnambova 2/III, 51000 Rijeka</item>
      <item>odvj. Goran Okmaca, 25. rujna 4, 52000 Pazin punomoćnik sudionika u postupku MACUKA d.o.o. SVETI PETAR U ŠUMI</item>
      <item>odvj. Božidar Rusan, Josipa Ruđera Boškovića 18, 10000 Zagreb</item>
      <item>ZOU Siniša Borštner  i dr., P. Budičin 1, 52440 Poreč</item>
      <item>Milenko Ilić, Mletačka 12/I, 52100 Pula</item>
      <item>Boja Radulović, P. Kandlera 4, 52440 Poreč</item>
      <item>Ljiljana Sinanović, Prvomajska 1, 52440 Poreč</item>
      <item>Ljiljana Sinanović, Prvomajska 1, 52440 Poreč</item>
      <item>Marte Bisaku, Trg Slobode 9, 52440 Poreč</item>
      <item>Gjon Bisaku, Trg Slobode 9, 52440 Poreč</item>
      <item>Zdravko Pejić, Pietra Kandlera 8a, 52440 Poreč</item>
      <item>Jozo Vrbić, Marina Tartaglie 14, 10000 Zagreb</item>
      <item>Ljiljana Sinanović, N. Tesle 8/I, 52440 Poreč</item>
      <item>Anton Nulleshi odvj., Titov trg 8, 51000 Rijeka</item>
    </izvorni_sadrzaj>
    <derivirana_varijabla naziv="DomainObject.Predmet.OstaliListFormatedWithAdress_1">
      <item>Vlasta Majstorović, Koparska ulica 37, 52100 Pula</item>
      <item>Odvj. Krešimir Pugel i dr., Supilova 6/III, 51000 Rijeka</item>
      <item>Odvj. Vera Miloš, Ciscutijeva 15/I, 52100 Pula punomoćnik sudionika u postupku DRAGAN VIDOVIĆ I SUZANA VIDOVIĆ, KANADA</item>
      <item>Odvj. Nadija Benolić, Trgovačka 2 a, 52470 Umag punomoćnik sudionika u postupku SUVLASNICI STAMBENE ZGRADE TIMCO, POREČ</item>
      <item>ODO PAZIN</item>
      <item>Odvjetničko društvo Kovačević, Koren i partneri društvo s ograničenom odgovornošću, Frana Supila 6/III, 51000 Rijeka punomoćnik sudionika u postupku AB GRADNJA d.o.o. KARLOVAC</item>
      <item>ZOU Goran Veljović i dr. punomoćnik sudionika u postupku OTP BANKA d.d. ZADAR</item>
      <item>Odvj. društvo Hanžeković &amp; partneri d.o.o., Radnička cesta 22, 10000 Zagreb punomoćnik sudionika u postupku CASSA DI RISPARMIO DELLA REPUBBLICA DI SAN MARINO S. p. a. SAN MARINO; BANKA KOVANICA d.d. VARAŽDIN</item>
      <item>Mia Mihovilović, Trg Drage Iblera 9, 10000 Zagreb</item>
      <item>odvj. Andreja Kušec Kovačević, Trg Petra Zrinskog 11/I, 10340 Vrbovec punomoćnik sudionika u postupku Želimir Štefanović</item>
      <item>stečajni upravitelj Zdravko Čupković, Gnambova 2/III, 51000 Rijeka</item>
      <item>odvj. Goran Okmaca, 25. rujna 4, 52000 Pazin punomoćnik sudionika u postupku MACUKA d.o.o. SVETI PETAR U ŠUMI</item>
      <item>odvj. Božidar Rusan, Josipa Ruđera Boškovića 18, 10000 Zagreb</item>
      <item>ZOU Siniša Borštner  i dr., P. Budičin 1, 52440 Poreč</item>
      <item>Milenko Ilić, Mletačka 12/I, 52100 Pula</item>
      <item>Boja Radulović, P. Kandlera 4, 52440 Poreč</item>
      <item>Ljiljana Sinanović, Prvomajska 1, 52440 Poreč</item>
      <item>Ljiljana Sinanović, Prvomajska 1, 52440 Poreč</item>
      <item>Marte Bisaku, Trg Slobode 9, 52440 Poreč</item>
      <item>Gjon Bisaku, Trg Slobode 9, 52440 Poreč</item>
      <item>Zdravko Pejić, Pietra Kandlera 8a, 52440 Poreč</item>
      <item>Jozo Vrbić, Marina Tartaglie 14, 10000 Zagreb</item>
      <item>Ljiljana Sinanović, N. Tesle 8/I, 52440 Poreč</item>
      <item>Anton Nulleshi odvj., Titov trg 8, 51000 Rijeka</item>
    </derivirana_varijabla>
  </DomainObject.Predmet.OstaliListFormatedWithAdress>
  <DomainObject.Predmet.OstaliListFormatedWithAdressOIB>
    <izvorni_sadrzaj>
      <item>Vlasta Majstorović, OIB 78258328195, Koparska ulica 37, 52100 Pula</item>
      <item>Odvj. Krešimir Pugel i dr., Supilova 6/III, 51000 Rijeka</item>
      <item>Odvj. Vera Miloš, OIB 23091472681, Ciscutijeva 15/I, 52100 Pula punomoćnik sudionika u postupku DRAGAN VIDOVIĆ I SUZANA VIDOVIĆ, KANADA</item>
      <item>Odvj. Nadija Benolić, OIB 30870764620, Trgovačka 2 a, 52470 Umag punomoćnik sudionika u postupku SUVLASNICI STAMBENE ZGRADE TIMCO, POREČ</item>
      <item>ODO PAZIN</item>
      <item>Odvjetničko društvo Kovačević, Koren i partneri društvo s ograničenom odgovornošću, OIB 50475527807, Frana Supila 6/III, 51000 Rijeka punomoćnik sudionika u postupku AB GRADNJA d.o.o. KARLOVAC</item>
      <item>ZOU Goran Veljović i dr. punomoćnik sudionika u postupku OTP BANKA d.d. ZADAR</item>
      <item>Odvj. društvo Hanžeković &amp; partneri d.o.o., Radnička cesta 22, 10000 Zagreb punomoćnik sudionika u postupku CASSA DI RISPARMIO DELLA REPUBBLICA DI SAN MARINO S. p. a. SAN MARINO; BANKA KOVANICA d.d. VARAŽDIN</item>
      <item>Mia Mihovilović, Trg Drage Iblera 9, 10000 Zagreb</item>
      <item>odvj. Andreja Kušec Kovačević, Trg Petra Zrinskog 11/I, 10340 Vrbovec punomoćnik sudionika u postupku Želimir Štefanović</item>
      <item>stečajni upravitelj Zdravko Čupković, OIB 74095088079, Gnambova 2/III, 51000 Rijeka</item>
      <item>odvj. Goran Okmaca, 25. rujna 4, 52000 Pazin punomoćnik sudionika u postupku MACUKA d.o.o. SVETI PETAR U ŠUMI</item>
      <item>odvj. Božidar Rusan, Josipa Ruđera Boškovića 18, 10000 Zagreb</item>
      <item>ZOU Siniša Borštner  i dr., P. Budičin 1, 52440 Poreč</item>
      <item>Milenko Ilić, Mletačka 12/I, 52100 Pula</item>
      <item>Boja Radulović, P. Kandlera 4, 52440 Poreč</item>
      <item>Ljiljana Sinanović, Prvomajska 1, 52440 Poreč</item>
      <item>Ljiljana Sinanović, Prvomajska 1, 52440 Poreč</item>
      <item>Marte Bisaku, OIB 55618815578, Trg Slobode 9, 52440 Poreč</item>
      <item>Gjon Bisaku, OIB 73825638268, Trg Slobode 9, 52440 Poreč</item>
      <item>Zdravko Pejić, OIB 25994872364, Pietra Kandlera 8a, 52440 Poreč</item>
      <item>Jozo Vrbić, OIB 96273438110, Marina Tartaglie 14, 10000 Zagreb</item>
      <item>Ljiljana Sinanović, OIB 57638348289, N. Tesle 8/I, 52440 Poreč</item>
      <item>Anton Nulleshi odvj., Titov trg 8, 51000 Rijeka</item>
    </izvorni_sadrzaj>
    <derivirana_varijabla naziv="DomainObject.Predmet.OstaliListFormatedWithAdressOIB_1">
      <item>Vlasta Majstorović, OIB 78258328195, Koparska ulica 37, 52100 Pula</item>
      <item>Odvj. Krešimir Pugel i dr., Supilova 6/III, 51000 Rijeka</item>
      <item>Odvj. Vera Miloš, OIB 23091472681, Ciscutijeva 15/I, 52100 Pula punomoćnik sudionika u postupku DRAGAN VIDOVIĆ I SUZANA VIDOVIĆ, KANADA</item>
      <item>Odvj. Nadija Benolić, OIB 30870764620, Trgovačka 2 a, 52470 Umag punomoćnik sudionika u postupku SUVLASNICI STAMBENE ZGRADE TIMCO, POREČ</item>
      <item>ODO PAZIN</item>
      <item>Odvjetničko društvo Kovačević, Koren i partneri društvo s ograničenom odgovornošću, OIB 50475527807, Frana Supila 6/III, 51000 Rijeka punomoćnik sudionika u postupku AB GRADNJA d.o.o. KARLOVAC</item>
      <item>ZOU Goran Veljović i dr. punomoćnik sudionika u postupku OTP BANKA d.d. ZADAR</item>
      <item>Odvj. društvo Hanžeković &amp; partneri d.o.o., Radnička cesta 22, 10000 Zagreb punomoćnik sudionika u postupku CASSA DI RISPARMIO DELLA REPUBBLICA DI SAN MARINO S. p. a. SAN MARINO; BANKA KOVANICA d.d. VARAŽDIN</item>
      <item>Mia Mihovilović, Trg Drage Iblera 9, 10000 Zagreb</item>
      <item>odvj. Andreja Kušec Kovačević, Trg Petra Zrinskog 11/I, 10340 Vrbovec punomoćnik sudionika u postupku Želimir Štefanović</item>
      <item>stečajni upravitelj Zdravko Čupković, OIB 74095088079, Gnambova 2/III, 51000 Rijeka</item>
      <item>odvj. Goran Okmaca, 25. rujna 4, 52000 Pazin punomoćnik sudionika u postupku MACUKA d.o.o. SVETI PETAR U ŠUMI</item>
      <item>odvj. Božidar Rusan, Josipa Ruđera Boškovića 18, 10000 Zagreb</item>
      <item>ZOU Siniša Borštner  i dr., P. Budičin 1, 52440 Poreč</item>
      <item>Milenko Ilić, Mletačka 12/I, 52100 Pula</item>
      <item>Boja Radulović, P. Kandlera 4, 52440 Poreč</item>
      <item>Ljiljana Sinanović, Prvomajska 1, 52440 Poreč</item>
      <item>Ljiljana Sinanović, Prvomajska 1, 52440 Poreč</item>
      <item>Marte Bisaku, OIB 55618815578, Trg Slobode 9, 52440 Poreč</item>
      <item>Gjon Bisaku, OIB 73825638268, Trg Slobode 9, 52440 Poreč</item>
      <item>Zdravko Pejić, OIB 25994872364, Pietra Kandlera 8a, 52440 Poreč</item>
      <item>Jozo Vrbić, OIB 96273438110, Marina Tartaglie 14, 10000 Zagreb</item>
      <item>Ljiljana Sinanović, OIB 57638348289, N. Tesle 8/I, 52440 Poreč</item>
      <item>Anton Nulleshi odvj., Titov trg 8, 51000 Rijeka</item>
    </derivirana_varijabla>
  </DomainObject.Predmet.OstaliListFormatedWithAdressOIB>
  <DomainObject.Predmet.OstaliListNazivFormated>
    <izvorni_sadrzaj>
      <item>Vlasta Majstorović</item>
      <item>Odvj. Krešimir Pugel i dr.</item>
      <item>Odvj. Vera Miloš</item>
      <item>Odvj. Nadija Benolić</item>
      <item>ODO PAZIN</item>
      <item>Odvjetničko društvo Kovačević, Koren i partneri društvo s ograničenom odgovornošću</item>
      <item>ZOU Goran Veljović i dr.</item>
      <item>Odvj. društvo Hanžeković &amp; partneri d.o.o.</item>
      <item>Mia Mihovilović</item>
      <item>odvj. Andreja Kušec Kovačević</item>
      <item>stečajni upravitelj Zdravko Čupković</item>
      <item>odvj. Goran Okmaca</item>
      <item>odvj. Božidar Rusan</item>
      <item>ZOU Siniša Borštner  i dr.</item>
      <item>Milenko Ilić</item>
      <item>Boja Radulović</item>
      <item>Ljiljana Sinanović</item>
      <item>Ljiljana Sinanović</item>
      <item>Marte Bisaku</item>
      <item>Gjon Bisaku</item>
      <item>Zdravko Pejić</item>
      <item>Jozo Vrbić</item>
      <item>Ljiljana Sinanović</item>
      <item>Anton Nulleshi odvj.</item>
    </izvorni_sadrzaj>
    <derivirana_varijabla naziv="DomainObject.Predmet.OstaliListNazivFormated_1">
      <item>Vlasta Majstorović</item>
      <item>Odvj. Krešimir Pugel i dr.</item>
      <item>Odvj. Vera Miloš</item>
      <item>Odvj. Nadija Benolić</item>
      <item>ODO PAZIN</item>
      <item>Odvjetničko društvo Kovačević, Koren i partneri društvo s ograničenom odgovornošću</item>
      <item>ZOU Goran Veljović i dr.</item>
      <item>Odvj. društvo Hanžeković &amp; partneri d.o.o.</item>
      <item>Mia Mihovilović</item>
      <item>odvj. Andreja Kušec Kovačević</item>
      <item>stečajni upravitelj Zdravko Čupković</item>
      <item>odvj. Goran Okmaca</item>
      <item>odvj. Božidar Rusan</item>
      <item>ZOU Siniša Borštner  i dr.</item>
      <item>Milenko Ilić</item>
      <item>Boja Radulović</item>
      <item>Ljiljana Sinanović</item>
      <item>Ljiljana Sinanović</item>
      <item>Marte Bisaku</item>
      <item>Gjon Bisaku</item>
      <item>Zdravko Pejić</item>
      <item>Jozo Vrbić</item>
      <item>Ljiljana Sinanović</item>
      <item>Anton Nulleshi odvj.</item>
    </derivirana_varijabla>
  </DomainObject.Predmet.OstaliListNazivFormated>
  <DomainObject.Predmet.OstaliListNazivFormatedOIB>
    <izvorni_sadrzaj>
      <item>Vlasta Majstorović, OIB 78258328195</item>
      <item>Odvj. Krešimir Pugel i dr.</item>
      <item>Odvj. Vera Miloš, OIB 23091472681</item>
      <item>Odvj. Nadija Benolić, OIB 30870764620</item>
      <item>ODO PAZIN</item>
      <item>Odvjetničko društvo Kovačević, Koren i partneri društvo s ograničenom odgovornošću, OIB 50475527807</item>
      <item>ZOU Goran Veljović i dr.</item>
      <item>Odvj. društvo Hanžeković &amp; partneri d.o.o.</item>
      <item>Mia Mihovilović</item>
      <item>odvj. Andreja Kušec Kovačević</item>
      <item>stečajni upravitelj Zdravko Čupković, OIB 74095088079</item>
      <item>odvj. Goran Okmaca</item>
      <item>odvj. Božidar Rusan</item>
      <item>ZOU Siniša Borštner  i dr.</item>
      <item>Milenko Ilić</item>
      <item>Boja Radulović</item>
      <item>Ljiljana Sinanović</item>
      <item>Ljiljana Sinanović</item>
      <item>Marte Bisaku, OIB 55618815578</item>
      <item>Gjon Bisaku, OIB 73825638268</item>
      <item>Zdravko Pejić, OIB 25994872364</item>
      <item>Jozo Vrbić, OIB 96273438110</item>
      <item>Ljiljana Sinanović, OIB 57638348289</item>
      <item>Anton Nulleshi odvj.</item>
    </izvorni_sadrzaj>
    <derivirana_varijabla naziv="DomainObject.Predmet.OstaliListNazivFormatedOIB_1">
      <item>Vlasta Majstorović, OIB 78258328195</item>
      <item>Odvj. Krešimir Pugel i dr.</item>
      <item>Odvj. Vera Miloš, OIB 23091472681</item>
      <item>Odvj. Nadija Benolić, OIB 30870764620</item>
      <item>ODO PAZIN</item>
      <item>Odvjetničko društvo Kovačević, Koren i partneri društvo s ograničenom odgovornošću, OIB 50475527807</item>
      <item>ZOU Goran Veljović i dr.</item>
      <item>Odvj. društvo Hanžeković &amp; partneri d.o.o.</item>
      <item>Mia Mihovilović</item>
      <item>odvj. Andreja Kušec Kovačević</item>
      <item>stečajni upravitelj Zdravko Čupković, OIB 74095088079</item>
      <item>odvj. Goran Okmaca</item>
      <item>odvj. Božidar Rusan</item>
      <item>ZOU Siniša Borštner  i dr.</item>
      <item>Milenko Ilić</item>
      <item>Boja Radulović</item>
      <item>Ljiljana Sinanović</item>
      <item>Ljiljana Sinanović</item>
      <item>Marte Bisaku, OIB 55618815578</item>
      <item>Gjon Bisaku, OIB 73825638268</item>
      <item>Zdravko Pejić, OIB 25994872364</item>
      <item>Jozo Vrbić, OIB 96273438110</item>
      <item>Ljiljana Sinanović, OIB 57638348289</item>
      <item>Anton Nulleshi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Addiko Bank dioničko društvo i dr.</izvorni_sadrzaj>
    <derivirana_varijabla naziv="DomainObject.Predmet.StrankaIDrugi_1">Addiko Bank dioničko društvo i dr.</derivirana_varijabla>
  </DomainObject.Predmet.StrankaIDrugi>
  <DomainObject.Predmet.ProtustrankaIDrugi>
    <izvorni_sadrzaj>TIM 90 d.d. u stečaju, POREČ i dr.</izvorni_sadrzaj>
    <derivirana_varijabla naziv="DomainObject.Predmet.ProtustrankaIDrugi_1">TIM 90 d.d. u stečaju, POREČ i dr.</derivirana_varijabla>
  </DomainObject.Predmet.ProtustrankaIDrugi>
  <DomainObject.Predmet.StrankaIDrugiAdressOIB>
    <izvorni_sadrzaj>Addiko Bank dioničko društvo, OIB 14036333877, Slavonska avenija 6, 10000 Zagreb i dr.</izvorni_sadrzaj>
    <derivirana_varijabla naziv="DomainObject.Predmet.StrankaIDrugiAdressOIB_1">Addiko Bank dioničko društvo, OIB 14036333877, Slavonska avenija 6, 10000 Zagreb i dr.</derivirana_varijabla>
  </DomainObject.Predmet.StrankaIDrugiAdressOIB>
  <DomainObject.Predmet.ProtustrankaIDrugiAdressOIB>
    <izvorni_sadrzaj>TIM 90 d.d. u stečaju, POREČ, OIB 63062784520, Vukovarska 19, 52440 Poreč i dr.</izvorni_sadrzaj>
    <derivirana_varijabla naziv="DomainObject.Predmet.ProtustrankaIDrugiAdressOIB_1">TIM 90 d.d. u stečaju, POREČ, OIB 63062784520, Vukovarska 19, 52440 Poreč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VIDOVIĆ I SUZANA VIDOVIĆ, KANADA</item>
      <item>MACUKA d.o.o. SVETI PETAR U ŠUMI</item>
      <item>CASSA DI RISPARMIO DELLA REPUBBLICA DI SAN MARINO S. p. a. SAN MARINO</item>
      <item>AB GRADNJA d.o.o. KARLOVAC</item>
      <item>OTP BANKA d.d. ZADAR</item>
      <item>H-ABDUCO d.o.o. ZAGREB</item>
      <item>BANKA KOVANICA d.d. VARAŽDIN</item>
      <item>REPUBLIKA HRVATSKA</item>
      <item>SUVLASNICI STAMBENE ZGRADE TIMCO, POREČ</item>
      <item>Addiko Bank dioničko društvo</item>
      <item>TIM 90 d.d. u stečaju, POREČ</item>
      <item>Želimir Štefanović</item>
      <item>Vlasta Majstorović</item>
      <item>Odvj. Krešimir Pugel i dr.</item>
      <item>Odvj. Vera Miloš</item>
      <item>Odvj. Nadija Benolić</item>
      <item>ODO PAZIN</item>
      <item>Odvjetničko društvo Kovačević, Koren i partneri društvo s ograničenom odgovornošću</item>
      <item>ZOU Goran Veljović i dr.</item>
      <item>Odvj. društvo Hanžeković &amp; partneri d.o.o.</item>
      <item>Mia Mihovilović</item>
      <item>odvj. Andreja Kušec Kovačević</item>
      <item>stečajni upravitelj Zdravko Čupković</item>
      <item>odvj. Goran Okmaca</item>
      <item>odvj. Božidar Rusan</item>
      <item>Antoneta Mjeda-Kokot</item>
      <item>ZOU Siniša Borštner  i dr.</item>
      <item>Milenko Ilić</item>
      <item>Boja Radulović</item>
      <item>Mariana Mučnjak</item>
      <item>Ivan Milanović</item>
      <item>Ljiljana Sinanović</item>
      <item>Ljiljana Sinanović</item>
      <item>Marte Bisaku</item>
      <item>Gjon Bisaku</item>
      <item>Zdravko Pejić</item>
      <item>Jozo Vrbić</item>
      <item>Ljiljana Sinanović</item>
      <item>Anton Nulleshi odvj.</item>
    </izvorni_sadrzaj>
    <derivirana_varijabla naziv="DomainObject.Predmet.SudioniciListNaziv_1">
      <item>DRAGAN VIDOVIĆ I SUZANA VIDOVIĆ, KANADA</item>
      <item>MACUKA d.o.o. SVETI PETAR U ŠUMI</item>
      <item>CASSA DI RISPARMIO DELLA REPUBBLICA DI SAN MARINO S. p. a. SAN MARINO</item>
      <item>AB GRADNJA d.o.o. KARLOVAC</item>
      <item>OTP BANKA d.d. ZADAR</item>
      <item>H-ABDUCO d.o.o. ZAGREB</item>
      <item>BANKA KOVANICA d.d. VARAŽDIN</item>
      <item>REPUBLIKA HRVATSKA</item>
      <item>SUVLASNICI STAMBENE ZGRADE TIMCO, POREČ</item>
      <item>Addiko Bank dioničko društvo</item>
      <item>TIM 90 d.d. u stečaju, POREČ</item>
      <item>Želimir Štefanović</item>
      <item>Vlasta Majstorović</item>
      <item>Odvj. Krešimir Pugel i dr.</item>
      <item>Odvj. Vera Miloš</item>
      <item>Odvj. Nadija Benolić</item>
      <item>ODO PAZIN</item>
      <item>Odvjetničko društvo Kovačević, Koren i partneri društvo s ograničenom odgovornošću</item>
      <item>ZOU Goran Veljović i dr.</item>
      <item>Odvj. društvo Hanžeković &amp; partneri d.o.o.</item>
      <item>Mia Mihovilović</item>
      <item>odvj. Andreja Kušec Kovačević</item>
      <item>stečajni upravitelj Zdravko Čupković</item>
      <item>odvj. Goran Okmaca</item>
      <item>odvj. Božidar Rusan</item>
      <item>Antoneta Mjeda-Kokot</item>
      <item>ZOU Siniša Borštner  i dr.</item>
      <item>Milenko Ilić</item>
      <item>Boja Radulović</item>
      <item>Mariana Mučnjak</item>
      <item>Ivan Milanović</item>
      <item>Ljiljana Sinanović</item>
      <item>Ljiljana Sinanović</item>
      <item>Marte Bisaku</item>
      <item>Gjon Bisaku</item>
      <item>Zdravko Pejić</item>
      <item>Jozo Vrbić</item>
      <item>Ljiljana Sinanović</item>
      <item>Anton Nulleshi odvj.</item>
    </derivirana_varijabla>
  </DomainObject.Predmet.SudioniciListNaziv>
  <DomainObject.Predmet.SudioniciListAdressOIB>
    <izvorni_sadrzaj>
      <item>DRAGAN VIDOVIĆ I SUZANA VIDOVIĆ, KANADA, 5907 Coach Hill Rd. T3H 1E3,Calgary Alberta </item>
      <item>MACUKA d.o.o. SVETI PETAR U ŠUMI, OIB 00645636377, Videti 121/f,52404 Sveti Petar u Šumi</item>
      <item>CASSA DI RISPARMIO DELLA REPUBBLICA DI SAN MARINO S. p. a. SAN MARINO, Piazzetta del Titano 2,San Marino </item>
      <item>AB GRADNJA d.o.o. KARLOVAC, OIB 97507855737, Gudovac 447,43000 Gudovac</item>
      <item>OTP BANKA d.d. ZADAR, OIB 52508873833, Ulica Domovinskog rata 3,23000 Zadar</item>
      <item>H-ABDUCO d.o.o. ZAGREB, OIB 13667298928, Slavonska avenija 6A,10000 Zagreb</item>
      <item>BANKA KOVANICA d.d. VARAŽDIN, OIB 33039197637, Petra Preradovića 29,42000 Varaždin</item>
      <item>REPUBLIKA HRVATSKA</item>
      <item>SUVLASNICI STAMBENE ZGRADE TIMCO, POREČ</item>
      <item>Addiko Bank dioničko društvo, OIB 14036333877, Slavonska avenija 6,10000 Zagreb</item>
      <item>TIM 90 d.d. u stečaju, POREČ, OIB 63062784520, Vukovarska 19,52440 Poreč</item>
      <item>Želimir Štefanović, OIB 03381668067, 7. Svibnja 18,10340 Vrbovec</item>
      <item>Vlasta Majstorović, OIB 78258328195, Koparska ulica 37,52100 Pula</item>
      <item>Odvj. Krešimir Pugel i dr., Supilova 6/III,51000 Rijeka</item>
      <item>Odvj. Vera Miloš, OIB 23091472681, Ciscutijeva 15/I,52100 Pula</item>
      <item>Odvj. Nadija Benolić, OIB 30870764620, Trgovačka 2 a,52470 Umag</item>
      <item>ODO PAZIN</item>
      <item>Odvjetničko društvo Kovačević, Koren i partneri društvo s ograničenom odgovornošću, OIB 50475527807, Frana Supila 6/III,51000 Rijeka</item>
      <item>ZOU Goran Veljović i dr.</item>
      <item>Odvj. društvo Hanžeković &amp; partneri d.o.o., Radnička cesta 22,10000 Zagreb</item>
      <item>Mia Mihovilović, Trg Drage Iblera 9,10000 Zagreb</item>
      <item>odvj. Andreja Kušec Kovačević, Trg Petra Zrinskog 11/I,10340 Vrbovec</item>
      <item>stečajni upravitelj Zdravko Čupković, OIB 74095088079, Gnambova 2/III,51000 Rijeka</item>
      <item>odvj. Goran Okmaca, 25. rujna 4,52000 Pazin</item>
      <item>odvj. Božidar Rusan, Josipa Ruđera Boškovića 18,10000 Zagreb</item>
      <item>Antoneta Mjeda-Kokot, OIB 68675060136, Čret 83e,10000 Zagreb</item>
      <item>ZOU Siniša Borštner  i dr., P. Budičin 1,52440 Poreč</item>
      <item>Milenko Ilić, Mletačka 12/I,52100 Pula</item>
      <item>Boja Radulović, P. Kandlera 4,52440 Poreč</item>
      <item>Mariana Mučnjak, Ljubijska 18,10000 Zagreb</item>
      <item>Ivan Milanović, 8. ožujka 6,52470 Umag</item>
      <item>Ljiljana Sinanović, Prvomajska 1,52440 Poreč</item>
      <item>Ljiljana Sinanović, Prvomajska 1,52440 Poreč</item>
      <item>Marte Bisaku, OIB 55618815578, Trg Slobode 9,52440 Poreč</item>
      <item>Gjon Bisaku, OIB 73825638268, Trg Slobode 9,52440 Poreč</item>
      <item>Zdravko Pejić, OIB 25994872364, Pietra Kandlera 8a,52440 Poreč</item>
      <item>Jozo Vrbić, OIB 96273438110, Marina Tartaglie 14,10000 Zagreb</item>
      <item>Ljiljana Sinanović, OIB 57638348289, N. Tesle 8/I,52440 Poreč</item>
      <item>Anton Nulleshi odvj., Titov trg 8,51000 Rijeka</item>
    </izvorni_sadrzaj>
    <derivirana_varijabla naziv="DomainObject.Predmet.SudioniciListAdressOIB_1">
      <item>DRAGAN VIDOVIĆ I SUZANA VIDOVIĆ, KANADA, 5907 Coach Hill Rd. T3H 1E3,Calgary Alberta </item>
      <item>MACUKA d.o.o. SVETI PETAR U ŠUMI, OIB 00645636377, Videti 121/f,52404 Sveti Petar u Šumi</item>
      <item>CASSA DI RISPARMIO DELLA REPUBBLICA DI SAN MARINO S. p. a. SAN MARINO, Piazzetta del Titano 2,San Marino </item>
      <item>AB GRADNJA d.o.o. KARLOVAC, OIB 97507855737, Gudovac 447,43000 Gudovac</item>
      <item>OTP BANKA d.d. ZADAR, OIB 52508873833, Ulica Domovinskog rata 3,23000 Zadar</item>
      <item>H-ABDUCO d.o.o. ZAGREB, OIB 13667298928, Slavonska avenija 6A,10000 Zagreb</item>
      <item>BANKA KOVANICA d.d. VARAŽDIN, OIB 33039197637, Petra Preradovića 29,42000 Varaždin</item>
      <item>REPUBLIKA HRVATSKA</item>
      <item>SUVLASNICI STAMBENE ZGRADE TIMCO, POREČ</item>
      <item>Addiko Bank dioničko društvo, OIB 14036333877, Slavonska avenija 6,10000 Zagreb</item>
      <item>TIM 90 d.d. u stečaju, POREČ, OIB 63062784520, Vukovarska 19,52440 Poreč</item>
      <item>Želimir Štefanović, OIB 03381668067, 7. Svibnja 18,10340 Vrbovec</item>
      <item>Vlasta Majstorović, OIB 78258328195, Koparska ulica 37,52100 Pula</item>
      <item>Odvj. Krešimir Pugel i dr., Supilova 6/III,51000 Rijeka</item>
      <item>Odvj. Vera Miloš, OIB 23091472681, Ciscutijeva 15/I,52100 Pula</item>
      <item>Odvj. Nadija Benolić, OIB 30870764620, Trgovačka 2 a,52470 Umag</item>
      <item>ODO PAZIN</item>
      <item>Odvjetničko društvo Kovačević, Koren i partneri društvo s ograničenom odgovornošću, OIB 50475527807, Frana Supila 6/III,51000 Rijeka</item>
      <item>ZOU Goran Veljović i dr.</item>
      <item>Odvj. društvo Hanžeković &amp; partneri d.o.o., Radnička cesta 22,10000 Zagreb</item>
      <item>Mia Mihovilović, Trg Drage Iblera 9,10000 Zagreb</item>
      <item>odvj. Andreja Kušec Kovačević, Trg Petra Zrinskog 11/I,10340 Vrbovec</item>
      <item>stečajni upravitelj Zdravko Čupković, OIB 74095088079, Gnambova 2/III,51000 Rijeka</item>
      <item>odvj. Goran Okmaca, 25. rujna 4,52000 Pazin</item>
      <item>odvj. Božidar Rusan, Josipa Ruđera Boškovića 18,10000 Zagreb</item>
      <item>Antoneta Mjeda-Kokot, OIB 68675060136, Čret 83e,10000 Zagreb</item>
      <item>ZOU Siniša Borštner  i dr., P. Budičin 1,52440 Poreč</item>
      <item>Milenko Ilić, Mletačka 12/I,52100 Pula</item>
      <item>Boja Radulović, P. Kandlera 4,52440 Poreč</item>
      <item>Mariana Mučnjak, Ljubijska 18,10000 Zagreb</item>
      <item>Ivan Milanović, 8. ožujka 6,52470 Umag</item>
      <item>Ljiljana Sinanović, Prvomajska 1,52440 Poreč</item>
      <item>Ljiljana Sinanović, Prvomajska 1,52440 Poreč</item>
      <item>Marte Bisaku, OIB 55618815578, Trg Slobode 9,52440 Poreč</item>
      <item>Gjon Bisaku, OIB 73825638268, Trg Slobode 9,52440 Poreč</item>
      <item>Zdravko Pejić, OIB 25994872364, Pietra Kandlera 8a,52440 Poreč</item>
      <item>Jozo Vrbić, OIB 96273438110, Marina Tartaglie 14,10000 Zagreb</item>
      <item>Ljiljana Sinanović, OIB 57638348289, N. Tesle 8/I,52440 Poreč</item>
      <item>Anton Nulleshi odvj., Titov trg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00645636377</item>
      <item>, OIB null</item>
      <item>, OIB 97507855737</item>
      <item>, OIB 52508873833</item>
      <item>, OIB 13667298928</item>
      <item>, OIB 33039197637</item>
      <item>, OIB null</item>
      <item>, OIB null</item>
      <item>, OIB 14036333877</item>
      <item>, OIB 63062784520</item>
      <item>, OIB 03381668067</item>
      <item>, OIB 78258328195</item>
      <item>, OIB null</item>
      <item>, OIB 23091472681</item>
      <item>, OIB 30870764620</item>
      <item>, OIB null</item>
      <item>, OIB 50475527807</item>
      <item>, OIB null</item>
      <item>, OIB null</item>
      <item>, OIB null</item>
      <item>, OIB null</item>
      <item>, OIB 74095088079</item>
      <item>, OIB null</item>
      <item>, OIB null</item>
      <item>, OIB 68675060136</item>
      <item>, OIB null</item>
      <item>, OIB null</item>
      <item>, OIB null</item>
      <item>, OIB null</item>
      <item>, OIB null</item>
      <item>, OIB null</item>
      <item>, OIB null</item>
      <item>, OIB 55618815578</item>
      <item>, OIB 73825638268</item>
      <item>, OIB 25994872364</item>
      <item>, OIB 96273438110</item>
      <item>, OIB 57638348289</item>
      <item>, OIB null</item>
    </izvorni_sadrzaj>
    <derivirana_varijabla naziv="DomainObject.Predmet.SudioniciListNazivOIB_1">
      <item>, OIB null</item>
      <item>, OIB 00645636377</item>
      <item>, OIB null</item>
      <item>, OIB 97507855737</item>
      <item>, OIB 52508873833</item>
      <item>, OIB 13667298928</item>
      <item>, OIB 33039197637</item>
      <item>, OIB null</item>
      <item>, OIB null</item>
      <item>, OIB 14036333877</item>
      <item>, OIB 63062784520</item>
      <item>, OIB 03381668067</item>
      <item>, OIB 78258328195</item>
      <item>, OIB null</item>
      <item>, OIB 23091472681</item>
      <item>, OIB 30870764620</item>
      <item>, OIB null</item>
      <item>, OIB 50475527807</item>
      <item>, OIB null</item>
      <item>, OIB null</item>
      <item>, OIB null</item>
      <item>, OIB null</item>
      <item>, OIB 74095088079</item>
      <item>, OIB null</item>
      <item>, OIB null</item>
      <item>, OIB 68675060136</item>
      <item>, OIB null</item>
      <item>, OIB null</item>
      <item>, OIB null</item>
      <item>, OIB null</item>
      <item>, OIB null</item>
      <item>, OIB null</item>
      <item>, OIB null</item>
      <item>, OIB 55618815578</item>
      <item>, OIB 73825638268</item>
      <item>, OIB 25994872364</item>
      <item>, OIB 96273438110</item>
      <item>, OIB 57638348289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svibnja 2019.</izvorni_sadrzaj>
    <derivirana_varijabla naziv="DomainObject.Predmet.DatumZadnjeOdrzaneSudskeRadnje_1">31. svibnja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Ovr-579/2019-278</izvorni_sadrzaj>
    <derivirana_varijabla naziv="DomainObject.PredzadnjaOdlukaIzPredmeta.Oznaka_1">Ovr-579/2019-278</derivirana_varijabla>
  </DomainObject.PredzadnjaOdlukaIzPredmeta.Oznaka>
</icms>
</file>

<file path=customXml/itemProps1.xml><?xml version="1.0" encoding="utf-8"?>
<ds:datastoreItem xmlns:ds="http://schemas.openxmlformats.org/officeDocument/2006/customXml" ds:itemID="{1489342D-E30F-49CF-9752-89AF48D5DA6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4</Pages>
  <Words>1378</Words>
  <Characters>7857</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RH - TDU</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Tamara Šmrček</cp:lastModifiedBy>
  <cp:revision>2</cp:revision>
  <cp:lastPrinted>2019-08-30T06:31:00Z</cp:lastPrinted>
  <dcterms:created xsi:type="dcterms:W3CDTF">2025-12-16T11:26:00Z</dcterms:created>
  <dcterms:modified xsi:type="dcterms:W3CDTF">2025-12-16T11:26:00Z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Odluka - Rješenje (Ovr-579-19- prihvaća se prigovor trećih osoba Ćuma i Mihajlović.docx)</vt:lpwstr>
  </property>
  <property fmtid="{D5CDD505-2E9C-101B-9397-08002B2CF9AE}" pid="4" name="CC_coloring">
    <vt:bool>false</vt:bool>
  </property>
  <property fmtid="{D5CDD505-2E9C-101B-9397-08002B2CF9AE}" pid="5" name="BrojStranica">
    <vt:i4>4</vt:i4>
  </property>
</Properties>
</file>